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300E4" w14:textId="77777777" w:rsidR="003240B4" w:rsidRPr="007C4090" w:rsidRDefault="008A2886" w:rsidP="008A2886">
      <w:pPr>
        <w:tabs>
          <w:tab w:val="left" w:pos="3705"/>
        </w:tabs>
        <w:rPr>
          <w:rFonts w:ascii="Arial" w:hAnsi="Arial" w:cs="Arial"/>
          <w:sz w:val="16"/>
        </w:rPr>
      </w:pPr>
      <w:r w:rsidRPr="007C4090">
        <w:rPr>
          <w:rFonts w:ascii="Arial" w:hAnsi="Arial" w:cs="Arial"/>
          <w:sz w:val="16"/>
        </w:rPr>
        <w:tab/>
      </w:r>
    </w:p>
    <w:tbl>
      <w:tblPr>
        <w:tblpPr w:leftFromText="180" w:rightFromText="180" w:vertAnchor="page" w:horzAnchor="margin" w:tblpY="1139"/>
        <w:tblW w:w="10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8"/>
      </w:tblGrid>
      <w:tr w:rsidR="00966069" w:rsidRPr="007C4090" w14:paraId="338A4904" w14:textId="77777777">
        <w:trPr>
          <w:trHeight w:val="2242"/>
        </w:trPr>
        <w:tc>
          <w:tcPr>
            <w:tcW w:w="10388" w:type="dxa"/>
          </w:tcPr>
          <w:p w14:paraId="34860DF6" w14:textId="39A18E88" w:rsidR="00966069" w:rsidRDefault="00966069" w:rsidP="00966069">
            <w:pPr>
              <w:pStyle w:val="Title"/>
              <w:tabs>
                <w:tab w:val="left" w:pos="514"/>
              </w:tabs>
              <w:spacing w:line="480" w:lineRule="exact"/>
              <w:ind w:right="119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STATEMENT</w:t>
            </w:r>
          </w:p>
          <w:p w14:paraId="15D255C2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 w:val="20"/>
                <w:lang w:eastAsia="en-GB"/>
              </w:rPr>
            </w:pPr>
          </w:p>
          <w:p w14:paraId="4130C094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lang w:eastAsia="en-GB"/>
              </w:rPr>
              <w:t xml:space="preserve"> 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Criminal Procedure Rules, r 27.</w:t>
            </w:r>
            <w:r w:rsidR="00D3483B">
              <w:rPr>
                <w:rFonts w:ascii="Arial" w:hAnsi="Arial" w:cs="Arial"/>
                <w:b/>
                <w:sz w:val="20"/>
                <w:lang w:eastAsia="en-GB"/>
              </w:rPr>
              <w:t>2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; Criminal Justice Act 1967, s. 9; Magistrates’ Courts Act 1980, s.5B</w:t>
            </w:r>
          </w:p>
          <w:tbl>
            <w:tblPr>
              <w:tblW w:w="0" w:type="auto"/>
              <w:tblInd w:w="63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"/>
              <w:gridCol w:w="565"/>
              <w:gridCol w:w="565"/>
              <w:gridCol w:w="897"/>
              <w:gridCol w:w="553"/>
            </w:tblGrid>
            <w:tr w:rsidR="00966069" w:rsidRPr="007C4090" w14:paraId="2BB64AE6" w14:textId="77777777">
              <w:trPr>
                <w:trHeight w:hRule="exact" w:val="366"/>
              </w:trPr>
              <w:tc>
                <w:tcPr>
                  <w:tcW w:w="89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58C416" w14:textId="77777777" w:rsidR="00966069" w:rsidRPr="007C4090" w:rsidRDefault="00966069" w:rsidP="00997AF1">
                  <w:pPr>
                    <w:framePr w:hSpace="180" w:wrap="around" w:vAnchor="page" w:hAnchor="margin" w:y="1139"/>
                    <w:ind w:left="-105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7C4090">
                    <w:rPr>
                      <w:rFonts w:ascii="Arial" w:hAnsi="Arial" w:cs="Arial"/>
                      <w:sz w:val="20"/>
                    </w:rPr>
                    <w:t>URN</w:t>
                  </w:r>
                </w:p>
              </w:tc>
              <w:tc>
                <w:tcPr>
                  <w:tcW w:w="565" w:type="dxa"/>
                  <w:vAlign w:val="center"/>
                </w:tcPr>
                <w:p w14:paraId="16673D10" w14:textId="77777777" w:rsidR="00966069" w:rsidRPr="007C4090" w:rsidRDefault="00966069" w:rsidP="00997AF1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65" w:type="dxa"/>
                  <w:vAlign w:val="center"/>
                </w:tcPr>
                <w:p w14:paraId="119E43B7" w14:textId="77777777" w:rsidR="00966069" w:rsidRPr="007C4090" w:rsidRDefault="00966069" w:rsidP="00997AF1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988018" w14:textId="77777777" w:rsidR="00966069" w:rsidRPr="007C4090" w:rsidRDefault="00966069" w:rsidP="00997AF1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53" w:type="dxa"/>
                  <w:vAlign w:val="center"/>
                </w:tcPr>
                <w:p w14:paraId="187716E7" w14:textId="77777777" w:rsidR="00966069" w:rsidRPr="007C4090" w:rsidRDefault="00966069" w:rsidP="00997AF1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</w:tr>
          </w:tbl>
          <w:p w14:paraId="0B642F20" w14:textId="77777777" w:rsidR="00966069" w:rsidRPr="007C4090" w:rsidRDefault="00795379" w:rsidP="00795379">
            <w:pPr>
              <w:tabs>
                <w:tab w:val="left" w:pos="1182"/>
                <w:tab w:val="right" w:leader="dot" w:pos="10080"/>
              </w:tabs>
              <w:ind w:left="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Statement of:</w:t>
            </w:r>
            <w:r w:rsidR="00966069" w:rsidRPr="007C4090">
              <w:rPr>
                <w:rFonts w:ascii="Arial" w:hAnsi="Arial" w:cs="Arial"/>
                <w:sz w:val="20"/>
              </w:rPr>
              <w:tab/>
            </w:r>
          </w:p>
          <w:p w14:paraId="1D70A2BD" w14:textId="77777777" w:rsidR="00966069" w:rsidRPr="007C4090" w:rsidRDefault="00966069" w:rsidP="004005A0">
            <w:pPr>
              <w:tabs>
                <w:tab w:val="right" w:leader="dot" w:pos="3060"/>
                <w:tab w:val="left" w:pos="3261"/>
                <w:tab w:val="left" w:pos="5387"/>
                <w:tab w:val="right" w:leader="dot" w:pos="10080"/>
              </w:tabs>
              <w:spacing w:before="240" w:line="180" w:lineRule="exact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Age if under 18: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i/>
                <w:iCs/>
                <w:sz w:val="16"/>
              </w:rPr>
              <w:t>(if over 18 insert ‘over 18’)</w:t>
            </w:r>
            <w:r w:rsidRPr="007C4090">
              <w:rPr>
                <w:rFonts w:ascii="Arial" w:hAnsi="Arial" w:cs="Arial"/>
                <w:sz w:val="20"/>
              </w:rPr>
              <w:tab/>
              <w:t>Occupation: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  <w:p w14:paraId="051FE469" w14:textId="77777777" w:rsidR="00966069" w:rsidRPr="007C4090" w:rsidRDefault="00966069" w:rsidP="00966069">
            <w:pPr>
              <w:tabs>
                <w:tab w:val="left" w:pos="9223"/>
              </w:tabs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ab/>
            </w:r>
          </w:p>
        </w:tc>
      </w:tr>
      <w:tr w:rsidR="00966069" w:rsidRPr="007C4090" w14:paraId="5E070F13" w14:textId="77777777">
        <w:trPr>
          <w:trHeight w:val="1460"/>
        </w:trPr>
        <w:tc>
          <w:tcPr>
            <w:tcW w:w="10388" w:type="dxa"/>
          </w:tcPr>
          <w:p w14:paraId="5B1FF31F" w14:textId="77777777" w:rsidR="00966069" w:rsidRPr="007C4090" w:rsidRDefault="00966069" w:rsidP="00966069">
            <w:pPr>
              <w:pStyle w:val="TableText"/>
              <w:widowControl w:val="0"/>
              <w:tabs>
                <w:tab w:val="left" w:pos="2982"/>
                <w:tab w:val="left" w:pos="5387"/>
              </w:tabs>
              <w:suppressAutoHyphens w:val="0"/>
              <w:spacing w:before="80" w:after="0"/>
              <w:ind w:left="72" w:right="181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This statement (consisting of</w:t>
            </w:r>
            <w:r w:rsidRPr="007C4090">
              <w:rPr>
                <w:rFonts w:ascii="Arial" w:hAnsi="Arial" w:cs="Arial"/>
              </w:rPr>
              <w:tab/>
              <w:t>page(s) each signed by me) is true to the best of my knowledge and belief and I make it knowing that, if it is tendered in evidence, I shall be liable to prosecution if I have wilfully stated in it, anything which I know to be false, or do not believe to be true.</w:t>
            </w:r>
          </w:p>
          <w:p w14:paraId="73BECFD7" w14:textId="77777777" w:rsidR="00966069" w:rsidRPr="007C4090" w:rsidRDefault="00966069" w:rsidP="00966069">
            <w:pPr>
              <w:tabs>
                <w:tab w:val="right" w:leader="dot" w:pos="3119"/>
                <w:tab w:val="left" w:pos="3261"/>
                <w:tab w:val="left" w:pos="5387"/>
                <w:tab w:val="right" w:leader="dot" w:pos="9639"/>
              </w:tabs>
              <w:rPr>
                <w:rFonts w:ascii="Arial" w:hAnsi="Arial" w:cs="Arial"/>
                <w:sz w:val="20"/>
              </w:rPr>
            </w:pPr>
          </w:p>
          <w:p w14:paraId="7A38544D" w14:textId="77777777" w:rsidR="00966069" w:rsidRPr="007C4090" w:rsidRDefault="00966069" w:rsidP="00795379">
            <w:pPr>
              <w:tabs>
                <w:tab w:val="right" w:leader="dot" w:pos="6804"/>
                <w:tab w:val="left" w:pos="7229"/>
                <w:tab w:val="right" w:leader="dot" w:pos="10080"/>
              </w:tabs>
              <w:spacing w:before="120" w:after="120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Signature: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  <w:t>Date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</w:tc>
      </w:tr>
      <w:tr w:rsidR="00966069" w:rsidRPr="007C4090" w14:paraId="21C16525" w14:textId="77777777">
        <w:trPr>
          <w:trHeight w:val="10612"/>
        </w:trPr>
        <w:tc>
          <w:tcPr>
            <w:tcW w:w="10388" w:type="dxa"/>
          </w:tcPr>
          <w:p w14:paraId="4FDA248B" w14:textId="77777777" w:rsidR="00966069" w:rsidRPr="007C4090" w:rsidRDefault="00966069" w:rsidP="004005A0">
            <w:pPr>
              <w:tabs>
                <w:tab w:val="left" w:pos="4320"/>
              </w:tabs>
              <w:spacing w:before="120"/>
              <w:ind w:right="74"/>
              <w:rPr>
                <w:rFonts w:ascii="Arial" w:hAnsi="Arial" w:cs="Arial"/>
                <w:sz w:val="16"/>
                <w:szCs w:val="16"/>
              </w:rPr>
            </w:pPr>
            <w:r w:rsidRPr="007C4090">
              <w:rPr>
                <w:rFonts w:ascii="Arial" w:hAnsi="Arial" w:cs="Arial"/>
                <w:sz w:val="20"/>
              </w:rPr>
              <w:t xml:space="preserve">Tick if witness evidence is visually recorded </w:t>
            </w:r>
            <w:r w:rsidR="004005A0" w:rsidRPr="004005A0">
              <w:rPr>
                <w:rFonts w:ascii="Arial" w:hAnsi="Arial" w:cs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3"/>
            <w:r w:rsidR="004005A0" w:rsidRPr="004005A0">
              <w:rPr>
                <w:rFonts w:ascii="Arial" w:hAnsi="Arial" w:cs="Arial"/>
                <w:szCs w:val="24"/>
              </w:rPr>
              <w:instrText xml:space="preserve"> FORMCHECKBOX </w:instrText>
            </w:r>
            <w:r w:rsidR="00997AF1">
              <w:rPr>
                <w:rFonts w:ascii="Arial" w:hAnsi="Arial" w:cs="Arial"/>
                <w:szCs w:val="24"/>
              </w:rPr>
            </w:r>
            <w:r w:rsidR="00997AF1">
              <w:rPr>
                <w:rFonts w:ascii="Arial" w:hAnsi="Arial" w:cs="Arial"/>
                <w:szCs w:val="24"/>
              </w:rPr>
              <w:fldChar w:fldCharType="separate"/>
            </w:r>
            <w:r w:rsidR="004005A0" w:rsidRPr="004005A0"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="004005A0">
              <w:rPr>
                <w:rFonts w:ascii="Arial" w:hAnsi="Arial" w:cs="Arial"/>
                <w:szCs w:val="24"/>
              </w:rPr>
              <w:tab/>
            </w:r>
            <w:r w:rsidRPr="007C4090">
              <w:rPr>
                <w:rFonts w:ascii="Arial" w:hAnsi="Arial" w:cs="Arial"/>
                <w:i/>
                <w:sz w:val="16"/>
                <w:szCs w:val="16"/>
              </w:rPr>
              <w:t>(supply witness details on rear)</w:t>
            </w:r>
          </w:p>
          <w:p w14:paraId="345E4FFB" w14:textId="4E3D282E" w:rsidR="00C13944" w:rsidRPr="000E6787" w:rsidRDefault="00C13944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  <w:color w:val="000000"/>
              </w:rPr>
            </w:pPr>
            <w:r w:rsidRPr="00C13944">
              <w:rPr>
                <w:rFonts w:ascii="Arial" w:hAnsi="Arial" w:cs="Arial"/>
              </w:rPr>
              <w:t xml:space="preserve">I am employed as a </w:t>
            </w:r>
            <w:r>
              <w:rPr>
                <w:rFonts w:ascii="Arial" w:hAnsi="Arial" w:cs="Arial"/>
              </w:rPr>
              <w:t>…………….</w:t>
            </w:r>
            <w:r w:rsidRPr="00C13944">
              <w:rPr>
                <w:rFonts w:ascii="Arial" w:hAnsi="Arial" w:cs="Arial"/>
              </w:rPr>
              <w:t xml:space="preserve"> by </w:t>
            </w:r>
            <w:r w:rsidRPr="00564509">
              <w:rPr>
                <w:rFonts w:ascii="Arial" w:hAnsi="Arial" w:cs="Arial"/>
                <w:color w:val="FF0000"/>
              </w:rPr>
              <w:t>[Name of Employer – test house etc.]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which is a </w:t>
            </w:r>
            <w:r w:rsidR="00564509" w:rsidRPr="00564509">
              <w:rPr>
                <w:rFonts w:ascii="Arial" w:hAnsi="Arial" w:cs="Arial"/>
                <w:color w:val="FF0000"/>
              </w:rPr>
              <w:t>[</w:t>
            </w:r>
            <w:r w:rsidRPr="00564509">
              <w:rPr>
                <w:rFonts w:ascii="Arial" w:hAnsi="Arial" w:cs="Arial"/>
                <w:color w:val="FF0000"/>
              </w:rPr>
              <w:t>commercial laborator</w:t>
            </w:r>
            <w:r w:rsidR="00564509">
              <w:rPr>
                <w:rFonts w:ascii="Arial" w:hAnsi="Arial" w:cs="Arial"/>
                <w:color w:val="FF0000"/>
              </w:rPr>
              <w:t xml:space="preserve">y / test house </w:t>
            </w:r>
            <w:r w:rsidR="004877D8">
              <w:rPr>
                <w:rFonts w:ascii="Arial" w:hAnsi="Arial" w:cs="Arial"/>
                <w:color w:val="FF0000"/>
              </w:rPr>
              <w:t xml:space="preserve">etc. </w:t>
            </w:r>
            <w:r w:rsidR="00564509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,established in </w:t>
            </w:r>
            <w:r w:rsidR="00564509">
              <w:rPr>
                <w:rFonts w:ascii="Arial" w:hAnsi="Arial" w:cs="Arial"/>
              </w:rPr>
              <w:t>…………</w:t>
            </w:r>
            <w:r w:rsidRPr="00C13944">
              <w:rPr>
                <w:rFonts w:ascii="Arial" w:hAnsi="Arial" w:cs="Arial"/>
              </w:rPr>
              <w:t>, which offers a</w:t>
            </w:r>
            <w:r w:rsidR="00564509" w:rsidRPr="00564509">
              <w:rPr>
                <w:rFonts w:ascii="Arial" w:hAnsi="Arial" w:cs="Arial"/>
                <w:color w:val="FF0000"/>
              </w:rPr>
              <w:t xml:space="preserve"> [add type of service offered]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service. The lab uses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 w:rsidRPr="00564509">
              <w:rPr>
                <w:rFonts w:ascii="Arial" w:hAnsi="Arial" w:cs="Arial"/>
                <w:color w:val="FF0000"/>
              </w:rPr>
              <w:t>[method of testin</w:t>
            </w:r>
            <w:r w:rsidR="00564509">
              <w:rPr>
                <w:rFonts w:ascii="Arial" w:hAnsi="Arial" w:cs="Arial"/>
                <w:color w:val="FF0000"/>
              </w:rPr>
              <w:t>g]</w:t>
            </w:r>
            <w:r w:rsidRPr="00C13944">
              <w:rPr>
                <w:rFonts w:ascii="Arial" w:hAnsi="Arial" w:cs="Arial"/>
              </w:rPr>
              <w:t xml:space="preserve"> to analyse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>
              <w:rPr>
                <w:rFonts w:ascii="Arial" w:hAnsi="Arial" w:cs="Arial"/>
                <w:color w:val="FF0000"/>
              </w:rPr>
              <w:t xml:space="preserve">[ type of product tested]. 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I have / am </w:t>
            </w:r>
            <w:r w:rsidR="00564509" w:rsidRPr="00564509">
              <w:rPr>
                <w:rFonts w:ascii="Arial" w:hAnsi="Arial" w:cs="Arial"/>
                <w:color w:val="FF0000"/>
              </w:rPr>
              <w:t>[add qualification / type of training expert has in the field of testing done]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 and have been employed in this area of work for ………years.</w:t>
            </w:r>
            <w:r w:rsidRPr="00C13944">
              <w:rPr>
                <w:rFonts w:ascii="Arial" w:hAnsi="Arial" w:cs="Arial"/>
              </w:rPr>
              <w:t xml:space="preserve"> The </w:t>
            </w:r>
            <w:r w:rsidR="004877D8" w:rsidRPr="00564509">
              <w:rPr>
                <w:rFonts w:ascii="Arial" w:hAnsi="Arial" w:cs="Arial"/>
                <w:color w:val="FF0000"/>
              </w:rPr>
              <w:t xml:space="preserve"> commercial laborator</w:t>
            </w:r>
            <w:r w:rsidR="004877D8">
              <w:rPr>
                <w:rFonts w:ascii="Arial" w:hAnsi="Arial" w:cs="Arial"/>
                <w:color w:val="FF0000"/>
              </w:rPr>
              <w:t xml:space="preserve">y / test house etc. </w:t>
            </w:r>
            <w:r w:rsidR="004877D8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4877D8">
              <w:rPr>
                <w:rFonts w:ascii="Arial" w:hAnsi="Arial" w:cs="Arial"/>
              </w:rPr>
              <w:t xml:space="preserve"> pr</w:t>
            </w:r>
            <w:r w:rsidRPr="00C13944">
              <w:rPr>
                <w:rFonts w:ascii="Arial" w:hAnsi="Arial" w:cs="Arial"/>
              </w:rPr>
              <w:t xml:space="preserve">ovides </w:t>
            </w:r>
            <w:r w:rsidR="004877D8">
              <w:rPr>
                <w:rFonts w:ascii="Arial" w:hAnsi="Arial" w:cs="Arial"/>
                <w:color w:val="FF0000"/>
              </w:rPr>
              <w:t xml:space="preserve">[type of testing provided] </w:t>
            </w:r>
            <w:r w:rsidRPr="00C13944">
              <w:rPr>
                <w:rFonts w:ascii="Arial" w:hAnsi="Arial" w:cs="Arial"/>
              </w:rPr>
              <w:t xml:space="preserve"> of samp</w:t>
            </w:r>
            <w:r w:rsidR="004877D8">
              <w:rPr>
                <w:rFonts w:ascii="Arial" w:hAnsi="Arial" w:cs="Arial"/>
              </w:rPr>
              <w:t>l</w:t>
            </w:r>
            <w:r w:rsidRPr="00C13944">
              <w:rPr>
                <w:rFonts w:ascii="Arial" w:hAnsi="Arial" w:cs="Arial"/>
              </w:rPr>
              <w:t>es submitted under contract from the Office for Product Safety and Standards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(OPSS) for matters related to the </w:t>
            </w:r>
            <w:r w:rsidR="004877D8" w:rsidRPr="004877D8">
              <w:rPr>
                <w:rFonts w:ascii="Arial" w:hAnsi="Arial" w:cs="Arial"/>
                <w:color w:val="FF0000"/>
              </w:rPr>
              <w:t>[add relevant regulations ie. product safety , Timber Regulations etc.]</w:t>
            </w:r>
            <w:r w:rsidR="004877D8">
              <w:rPr>
                <w:rFonts w:ascii="Arial" w:hAnsi="Arial" w:cs="Arial"/>
                <w:color w:val="FF0000"/>
              </w:rPr>
              <w:t xml:space="preserve">. </w:t>
            </w:r>
            <w:r w:rsidRPr="00C13944">
              <w:rPr>
                <w:rFonts w:ascii="Arial" w:hAnsi="Arial" w:cs="Arial"/>
              </w:rPr>
              <w:t>Samples were received at ou</w:t>
            </w:r>
            <w:r w:rsidR="004877D8">
              <w:rPr>
                <w:rFonts w:ascii="Arial" w:hAnsi="Arial" w:cs="Arial"/>
              </w:rPr>
              <w:t>r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</w:t>
            </w:r>
            <w:r w:rsidR="008B67CA">
              <w:rPr>
                <w:rFonts w:ascii="Arial" w:hAnsi="Arial" w:cs="Arial"/>
                <w:color w:val="FF0000"/>
              </w:rPr>
              <w:t xml:space="preserve">location of </w:t>
            </w:r>
            <w:r w:rsidR="004877D8" w:rsidRPr="008B67CA">
              <w:rPr>
                <w:rFonts w:ascii="Arial" w:hAnsi="Arial" w:cs="Arial"/>
                <w:color w:val="FF0000"/>
              </w:rPr>
              <w:t>lab / test house</w:t>
            </w:r>
            <w:r w:rsidR="004877D8">
              <w:rPr>
                <w:rFonts w:ascii="Arial" w:hAnsi="Arial" w:cs="Arial"/>
              </w:rPr>
              <w:t xml:space="preserve">] on </w:t>
            </w:r>
            <w:r w:rsidR="004877D8" w:rsidRPr="008B67CA">
              <w:rPr>
                <w:rFonts w:ascii="Arial" w:hAnsi="Arial" w:cs="Arial"/>
                <w:color w:val="FF0000"/>
              </w:rPr>
              <w:t>[date]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having been sent by OPSS in evidence bag</w:t>
            </w:r>
            <w:r w:rsidR="008B67CA">
              <w:rPr>
                <w:rFonts w:ascii="Arial" w:hAnsi="Arial" w:cs="Arial"/>
              </w:rPr>
              <w:t>(</w:t>
            </w:r>
            <w:r w:rsidRPr="00C13944">
              <w:rPr>
                <w:rFonts w:ascii="Arial" w:hAnsi="Arial" w:cs="Arial"/>
              </w:rPr>
              <w:t>s</w:t>
            </w:r>
            <w:r w:rsidR="008B67CA">
              <w:rPr>
                <w:rFonts w:ascii="Arial" w:hAnsi="Arial" w:cs="Arial"/>
              </w:rPr>
              <w:t>)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[add evidence bag URN]</w:t>
            </w:r>
            <w:r w:rsidR="004877D8">
              <w:rPr>
                <w:rFonts w:ascii="Arial" w:hAnsi="Arial" w:cs="Arial"/>
              </w:rPr>
              <w:t xml:space="preserve"> and were </w:t>
            </w:r>
            <w:r w:rsidRPr="00C13944">
              <w:rPr>
                <w:rFonts w:ascii="Arial" w:hAnsi="Arial" w:cs="Arial"/>
              </w:rPr>
              <w:t>recorded as samples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[add sample reference number(s)] </w:t>
            </w:r>
            <w:r w:rsidR="004877D8" w:rsidRPr="000E6787">
              <w:rPr>
                <w:rFonts w:ascii="Arial" w:hAnsi="Arial" w:cs="Arial"/>
                <w:color w:val="000000"/>
              </w:rPr>
              <w:t>which were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[description of the samples submitted]</w:t>
            </w:r>
            <w:r w:rsidRPr="00C13944">
              <w:rPr>
                <w:rFonts w:ascii="Arial" w:hAnsi="Arial" w:cs="Arial"/>
              </w:rPr>
              <w:t xml:space="preserve">. Analysis of 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[sample number(s)]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was carried out by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[name of person conducting the test</w:t>
            </w:r>
            <w:r w:rsidR="008B67CA">
              <w:rPr>
                <w:rFonts w:ascii="Arial" w:hAnsi="Arial" w:cs="Arial"/>
                <w:color w:val="FF0000"/>
              </w:rPr>
              <w:t>]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and </w:t>
            </w:r>
            <w:r w:rsidR="008B67CA">
              <w:rPr>
                <w:rFonts w:ascii="Arial" w:hAnsi="Arial" w:cs="Arial"/>
                <w:color w:val="FF0000"/>
              </w:rPr>
              <w:t xml:space="preserve">[give </w:t>
            </w:r>
            <w:r w:rsidR="004877D8" w:rsidRPr="008B67CA">
              <w:rPr>
                <w:rFonts w:ascii="Arial" w:hAnsi="Arial" w:cs="Arial"/>
                <w:color w:val="FF0000"/>
              </w:rPr>
              <w:t>full details of the process followed to conduct the tests</w:t>
            </w:r>
            <w:r w:rsidR="008B67CA">
              <w:rPr>
                <w:rFonts w:ascii="Arial" w:hAnsi="Arial" w:cs="Arial"/>
                <w:color w:val="FF0000"/>
              </w:rPr>
              <w:t xml:space="preserve"> and a description of the findings and conclusion (if any), that was established by this process</w:t>
            </w:r>
            <w:r w:rsidR="004877D8" w:rsidRPr="008B67CA">
              <w:rPr>
                <w:rFonts w:ascii="Arial" w:hAnsi="Arial" w:cs="Arial"/>
                <w:color w:val="FF0000"/>
              </w:rPr>
              <w:t>]</w:t>
            </w:r>
            <w:r w:rsidR="008B67CA" w:rsidRPr="000E6787">
              <w:rPr>
                <w:rFonts w:ascii="Arial" w:hAnsi="Arial" w:cs="Arial"/>
                <w:color w:val="000000"/>
              </w:rPr>
              <w:t>.</w:t>
            </w:r>
          </w:p>
          <w:p w14:paraId="2D0DB920" w14:textId="3002034C" w:rsidR="004877D8" w:rsidRDefault="008B67CA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results were then sent to OPSS on </w:t>
            </w:r>
            <w:r w:rsidRPr="008B67CA">
              <w:rPr>
                <w:rFonts w:ascii="Arial" w:hAnsi="Arial" w:cs="Arial"/>
                <w:color w:val="FF0000"/>
              </w:rPr>
              <w:t>[date].</w:t>
            </w:r>
          </w:p>
          <w:p w14:paraId="142ABDE4" w14:textId="46C3A294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5A40F4EF" w14:textId="0901679E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5F0D65E" w14:textId="535C8FF1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210AE872" w14:textId="3A84135D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77E7A83B" w14:textId="0D2DCA49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30B606E5" w14:textId="77777777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054D6CE" w14:textId="5B280878" w:rsidR="00966069" w:rsidRPr="007C4090" w:rsidRDefault="00966069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Signature:</w:t>
            </w:r>
            <w:r w:rsidR="00795379">
              <w:rPr>
                <w:rFonts w:ascii="Arial" w:hAnsi="Arial" w:cs="Arial"/>
              </w:rPr>
              <w:tab/>
            </w:r>
            <w:r w:rsidR="004877D8">
              <w:rPr>
                <w:rFonts w:ascii="Arial" w:hAnsi="Arial" w:cs="Arial"/>
              </w:rPr>
              <w:t>…………………………………………..</w:t>
            </w:r>
            <w:r w:rsidR="00795379">
              <w:rPr>
                <w:rFonts w:ascii="Arial" w:hAnsi="Arial" w:cs="Arial"/>
              </w:rPr>
              <w:tab/>
            </w:r>
            <w:r w:rsidR="008A2886" w:rsidRPr="007C4090">
              <w:rPr>
                <w:rFonts w:ascii="Arial" w:hAnsi="Arial" w:cs="Arial"/>
              </w:rPr>
              <w:t>Signature witnessed</w:t>
            </w:r>
            <w:r w:rsidR="00795379">
              <w:rPr>
                <w:rFonts w:ascii="Arial" w:hAnsi="Arial" w:cs="Arial"/>
              </w:rPr>
              <w:t xml:space="preserve"> by:</w:t>
            </w:r>
            <w:r w:rsidR="004877D8">
              <w:rPr>
                <w:rFonts w:ascii="Arial" w:hAnsi="Arial" w:cs="Arial"/>
              </w:rPr>
              <w:t>………………………………………..</w:t>
            </w:r>
          </w:p>
        </w:tc>
      </w:tr>
    </w:tbl>
    <w:p w14:paraId="1351FAC9" w14:textId="77777777" w:rsidR="008504E6" w:rsidRPr="007C4090" w:rsidRDefault="008504E6" w:rsidP="008504E6">
      <w:pPr>
        <w:pStyle w:val="TableText"/>
        <w:widowControl w:val="0"/>
        <w:tabs>
          <w:tab w:val="left" w:pos="3497"/>
        </w:tabs>
        <w:suppressAutoHyphens w:val="0"/>
        <w:spacing w:before="120" w:after="0"/>
        <w:rPr>
          <w:rFonts w:ascii="Arial" w:hAnsi="Arial" w:cs="Arial"/>
          <w:sz w:val="24"/>
        </w:rPr>
        <w:sectPr w:rsidR="008504E6" w:rsidRPr="007C4090" w:rsidSect="004005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7" w:right="850" w:bottom="245" w:left="850" w:header="346" w:footer="569" w:gutter="0"/>
          <w:cols w:space="708"/>
          <w:docGrid w:linePitch="360"/>
        </w:sectPr>
      </w:pPr>
    </w:p>
    <w:p w14:paraId="4B0EA94A" w14:textId="77777777" w:rsidR="008504E6" w:rsidRPr="007C4090" w:rsidRDefault="008504E6" w:rsidP="00674872">
      <w:pPr>
        <w:pStyle w:val="TableText"/>
        <w:widowControl w:val="0"/>
        <w:suppressAutoHyphens w:val="0"/>
        <w:spacing w:before="120" w:after="0"/>
        <w:rPr>
          <w:rFonts w:ascii="Arial" w:hAnsi="Arial" w:cs="Arial"/>
          <w:b/>
          <w:bCs/>
          <w:u w:val="single"/>
        </w:rPr>
      </w:pPr>
    </w:p>
    <w:p w14:paraId="0C816589" w14:textId="77777777" w:rsidR="0048757F" w:rsidRDefault="0048757F" w:rsidP="004005A0">
      <w:pPr>
        <w:pStyle w:val="TableText"/>
        <w:widowControl w:val="0"/>
        <w:tabs>
          <w:tab w:val="right" w:leader="dot" w:pos="9900"/>
        </w:tabs>
        <w:suppressAutoHyphens w:val="0"/>
        <w:spacing w:before="360" w:after="0"/>
        <w:ind w:left="181"/>
        <w:rPr>
          <w:rFonts w:ascii="Arial" w:hAnsi="Arial" w:cs="Arial"/>
          <w:b/>
          <w:bCs/>
          <w:u w:val="single"/>
        </w:rPr>
      </w:pPr>
    </w:p>
    <w:p w14:paraId="5B20F097" w14:textId="77777777" w:rsidR="00852ABF" w:rsidRPr="007C4090" w:rsidRDefault="00852ABF" w:rsidP="0048757F">
      <w:pPr>
        <w:pStyle w:val="TableText"/>
        <w:widowControl w:val="0"/>
        <w:tabs>
          <w:tab w:val="right" w:leader="dot" w:pos="9900"/>
        </w:tabs>
        <w:suppressAutoHyphens w:val="0"/>
        <w:spacing w:before="0" w:after="0"/>
        <w:ind w:left="181"/>
        <w:rPr>
          <w:rFonts w:ascii="Arial" w:hAnsi="Arial" w:cs="Arial"/>
          <w:b/>
          <w:bCs/>
          <w:u w:val="single"/>
        </w:rPr>
      </w:pPr>
      <w:r w:rsidRPr="007C4090">
        <w:rPr>
          <w:rFonts w:ascii="Arial" w:hAnsi="Arial" w:cs="Arial"/>
          <w:b/>
          <w:bCs/>
          <w:u w:val="single"/>
        </w:rPr>
        <w:t>Witness contact details</w:t>
      </w:r>
    </w:p>
    <w:p w14:paraId="19BAB70F" w14:textId="366A1087" w:rsidR="00852ABF" w:rsidRPr="007C4090" w:rsidRDefault="00EB379A" w:rsidP="0057290F">
      <w:pPr>
        <w:pStyle w:val="TableText"/>
        <w:widowControl w:val="0"/>
        <w:tabs>
          <w:tab w:val="right" w:leader="dot" w:pos="8280"/>
          <w:tab w:val="left" w:pos="8460"/>
          <w:tab w:val="right" w:leader="dot" w:pos="10080"/>
        </w:tabs>
        <w:suppressAutoHyphens w:val="0"/>
        <w:spacing w:before="120" w:after="0" w:line="480" w:lineRule="auto"/>
        <w:ind w:left="181"/>
        <w:jc w:val="left"/>
        <w:rPr>
          <w:rFonts w:ascii="Arial" w:hAnsi="Arial" w:cs="Arial"/>
        </w:rPr>
      </w:pPr>
      <w:r w:rsidRPr="007C4090">
        <w:rPr>
          <w:rFonts w:ascii="Arial" w:hAnsi="Arial" w:cs="Arial"/>
        </w:rPr>
        <w:t>Home address:</w:t>
      </w:r>
      <w:r w:rsidR="0057290F">
        <w:rPr>
          <w:rFonts w:ascii="Arial" w:hAnsi="Arial" w:cs="Arial"/>
        </w:rPr>
        <w:t xml:space="preserve"> </w:t>
      </w:r>
      <w:r w:rsidR="008B67CA">
        <w:rPr>
          <w:rFonts w:ascii="Arial" w:hAnsi="Arial" w:cs="Arial"/>
        </w:rPr>
        <w:t xml:space="preserve"> </w:t>
      </w:r>
      <w:r w:rsidR="008B67CA" w:rsidRPr="008B67CA">
        <w:rPr>
          <w:rFonts w:ascii="Arial" w:hAnsi="Arial" w:cs="Arial"/>
          <w:color w:val="FF0000"/>
        </w:rPr>
        <w:t>[Work address can be given as a c/o address]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  <w:t>Postcode:</w:t>
      </w:r>
      <w:r w:rsidR="0057290F">
        <w:rPr>
          <w:rFonts w:ascii="Arial" w:hAnsi="Arial" w:cs="Arial"/>
        </w:rPr>
        <w:tab/>
      </w:r>
    </w:p>
    <w:p w14:paraId="2B0D8B00" w14:textId="77777777" w:rsidR="00852ABF" w:rsidRPr="007C4090" w:rsidRDefault="00852ABF">
      <w:pPr>
        <w:pStyle w:val="BodyTextIndent"/>
        <w:tabs>
          <w:tab w:val="clear" w:pos="3780"/>
          <w:tab w:val="clear" w:pos="3960"/>
          <w:tab w:val="clear" w:pos="9900"/>
          <w:tab w:val="right" w:leader="dot" w:pos="5220"/>
          <w:tab w:val="left" w:pos="54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Home telephone No: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Work telephone No</w:t>
      </w:r>
      <w:r w:rsidR="0057290F">
        <w:rPr>
          <w:rFonts w:ascii="Arial" w:hAnsi="Arial" w:cs="Arial"/>
        </w:rPr>
        <w:t>.:</w:t>
      </w:r>
      <w:r w:rsidR="0057290F">
        <w:rPr>
          <w:rFonts w:ascii="Arial" w:hAnsi="Arial" w:cs="Arial"/>
        </w:rPr>
        <w:tab/>
      </w:r>
    </w:p>
    <w:p w14:paraId="419A3C97" w14:textId="77777777" w:rsidR="00852ABF" w:rsidRPr="007C4090" w:rsidRDefault="00852ABF" w:rsidP="00367947">
      <w:pPr>
        <w:tabs>
          <w:tab w:val="right" w:leader="dot" w:pos="5220"/>
          <w:tab w:val="left" w:pos="5400"/>
          <w:tab w:val="right" w:leader="dot" w:pos="10080"/>
        </w:tabs>
        <w:spacing w:line="480" w:lineRule="auto"/>
        <w:ind w:left="181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Mo</w:t>
      </w:r>
      <w:r w:rsidR="00367947" w:rsidRPr="007C4090">
        <w:rPr>
          <w:rFonts w:ascii="Arial" w:hAnsi="Arial" w:cs="Arial"/>
          <w:sz w:val="20"/>
        </w:rPr>
        <w:t>bile/Pager No:</w:t>
      </w:r>
      <w:r w:rsidR="00367947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  <w:t>E-mail address:</w:t>
      </w:r>
      <w:r w:rsidR="0057290F">
        <w:rPr>
          <w:rFonts w:ascii="Arial" w:hAnsi="Arial" w:cs="Arial"/>
          <w:sz w:val="20"/>
        </w:rPr>
        <w:tab/>
      </w:r>
    </w:p>
    <w:p w14:paraId="55135288" w14:textId="77777777" w:rsidR="00852ABF" w:rsidRPr="007C4090" w:rsidRDefault="00852ABF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Preferred means of contact</w:t>
      </w:r>
      <w:r w:rsidR="00EB379A" w:rsidRPr="007C4090">
        <w:rPr>
          <w:rFonts w:ascii="Arial" w:hAnsi="Arial" w:cs="Arial"/>
        </w:rPr>
        <w:t xml:space="preserve"> </w:t>
      </w:r>
      <w:r w:rsidR="00EB379A"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="0057290F">
        <w:rPr>
          <w:rFonts w:ascii="Arial" w:hAnsi="Arial" w:cs="Arial"/>
          <w:i/>
        </w:rPr>
        <w:t>:</w:t>
      </w:r>
      <w:r w:rsidR="0057290F">
        <w:rPr>
          <w:rFonts w:ascii="Arial" w:hAnsi="Arial" w:cs="Arial"/>
          <w:i/>
        </w:rPr>
        <w:tab/>
      </w:r>
    </w:p>
    <w:p w14:paraId="615217E7" w14:textId="77777777" w:rsidR="00EB379A" w:rsidRPr="007C4090" w:rsidRDefault="00EB379A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Best time of contact </w:t>
      </w:r>
      <w:r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Pr="007C4090">
        <w:rPr>
          <w:rFonts w:ascii="Arial" w:hAnsi="Arial" w:cs="Arial"/>
        </w:rPr>
        <w:t>:</w:t>
      </w:r>
      <w:r w:rsidR="0057290F">
        <w:rPr>
          <w:rFonts w:ascii="Arial" w:hAnsi="Arial" w:cs="Arial"/>
        </w:rPr>
        <w:tab/>
      </w:r>
    </w:p>
    <w:p w14:paraId="256BD35C" w14:textId="77777777" w:rsidR="00852ABF" w:rsidRPr="007C4090" w:rsidRDefault="00852ABF" w:rsidP="0057290F">
      <w:pPr>
        <w:tabs>
          <w:tab w:val="left" w:pos="2880"/>
          <w:tab w:val="left" w:pos="3420"/>
          <w:tab w:val="right" w:leader="dot" w:pos="10080"/>
        </w:tabs>
        <w:spacing w:line="480" w:lineRule="auto"/>
        <w:ind w:left="180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Male / Female</w:t>
      </w:r>
      <w:r w:rsidR="005A3BB3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</w:r>
      <w:r w:rsidRPr="007C4090">
        <w:rPr>
          <w:rFonts w:ascii="Arial" w:hAnsi="Arial" w:cs="Arial"/>
          <w:sz w:val="20"/>
        </w:rPr>
        <w:t>Date and place of birth:</w:t>
      </w:r>
      <w:r w:rsidR="0057290F">
        <w:rPr>
          <w:rFonts w:ascii="Arial" w:hAnsi="Arial" w:cs="Arial"/>
          <w:sz w:val="20"/>
        </w:rPr>
        <w:tab/>
      </w:r>
    </w:p>
    <w:p w14:paraId="34982D1D" w14:textId="0A835687" w:rsidR="00852ABF" w:rsidRPr="007C4090" w:rsidRDefault="005A3BB3" w:rsidP="0057290F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left" w:leader="dot" w:pos="4500"/>
          <w:tab w:val="left" w:pos="4860"/>
          <w:tab w:val="right" w:leader="dot" w:pos="6480"/>
          <w:tab w:val="left" w:pos="684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Former name: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</w:r>
    </w:p>
    <w:p w14:paraId="4D079052" w14:textId="21566592" w:rsidR="00852ABF" w:rsidRPr="00DF7887" w:rsidRDefault="008B0FA0" w:rsidP="00DF7887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right" w:leader="dot" w:pos="10080"/>
        </w:tabs>
        <w:rPr>
          <w:rFonts w:ascii="Arial" w:hAnsi="Arial" w:cs="Arial"/>
        </w:rPr>
      </w:pPr>
      <w:r w:rsidRPr="00DF7887">
        <w:rPr>
          <w:rFonts w:ascii="Arial" w:hAnsi="Arial" w:cs="Arial"/>
          <w:b/>
        </w:rPr>
        <w:t xml:space="preserve">DATES OF WITNESS </w:t>
      </w:r>
      <w:r w:rsidRPr="00DF7887">
        <w:rPr>
          <w:rFonts w:ascii="Arial" w:hAnsi="Arial" w:cs="Arial"/>
          <w:b/>
          <w:u w:val="single"/>
        </w:rPr>
        <w:t>NON-AVAILABILITY</w:t>
      </w:r>
      <w:r w:rsidR="00852ABF" w:rsidRPr="00DF7887">
        <w:rPr>
          <w:rFonts w:ascii="Arial" w:hAnsi="Arial" w:cs="Arial"/>
        </w:rPr>
        <w:t xml:space="preserve">: </w:t>
      </w:r>
      <w:r w:rsidR="00852ABF" w:rsidRPr="00DF7887">
        <w:rPr>
          <w:rFonts w:ascii="Arial" w:hAnsi="Arial" w:cs="Arial"/>
        </w:rPr>
        <w:tab/>
      </w:r>
    </w:p>
    <w:p w14:paraId="36386B03" w14:textId="77777777" w:rsidR="00852ABF" w:rsidRPr="007C4090" w:rsidRDefault="00852ABF" w:rsidP="005A3BB3">
      <w:pPr>
        <w:pStyle w:val="Heading2"/>
        <w:tabs>
          <w:tab w:val="right" w:leader="dot" w:pos="1026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Witness care </w:t>
      </w:r>
    </w:p>
    <w:p w14:paraId="2D6E2809" w14:textId="77777777" w:rsidR="00EB379A" w:rsidRPr="007C4090" w:rsidRDefault="00852ABF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26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a) </w:t>
      </w:r>
      <w:r w:rsidR="00EB379A"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>Is the witness willing to attend court?  Yes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997AF1">
        <w:rPr>
          <w:rFonts w:ascii="Arial" w:hAnsi="Arial" w:cs="Arial"/>
          <w:sz w:val="24"/>
          <w:szCs w:val="24"/>
        </w:rPr>
      </w:r>
      <w:r w:rsidR="00997AF1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1"/>
      <w:r w:rsidR="00EB379A" w:rsidRPr="007C4090">
        <w:rPr>
          <w:rFonts w:ascii="Arial" w:hAnsi="Arial" w:cs="Arial"/>
        </w:rPr>
        <w:t xml:space="preserve">   </w:t>
      </w:r>
      <w:r w:rsidRPr="007C4090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997AF1">
        <w:rPr>
          <w:rFonts w:ascii="Arial" w:hAnsi="Arial" w:cs="Arial"/>
          <w:sz w:val="24"/>
          <w:szCs w:val="24"/>
        </w:rPr>
      </w:r>
      <w:r w:rsidR="00997AF1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2"/>
      <w:r w:rsidR="00461344">
        <w:rPr>
          <w:rFonts w:ascii="Arial" w:hAnsi="Arial" w:cs="Arial"/>
          <w:sz w:val="22"/>
          <w:szCs w:val="22"/>
        </w:rPr>
        <w:t xml:space="preserve"> </w:t>
      </w:r>
      <w:r w:rsidR="00EB379A" w:rsidRPr="007C4090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 xml:space="preserve">If ‘No’, include reason(s) on form </w:t>
      </w:r>
      <w:r w:rsidR="00FE20C0" w:rsidRPr="00FE20C0">
        <w:rPr>
          <w:rFonts w:ascii="Arial" w:hAnsi="Arial" w:cs="Arial"/>
          <w:b/>
        </w:rPr>
        <w:t>MG</w:t>
      </w:r>
      <w:r w:rsidR="00FE20C0">
        <w:rPr>
          <w:rFonts w:ascii="Arial" w:hAnsi="Arial" w:cs="Arial"/>
          <w:b/>
          <w:bCs/>
        </w:rPr>
        <w:t>6</w:t>
      </w:r>
      <w:r w:rsidRPr="007C4090">
        <w:rPr>
          <w:rFonts w:ascii="Arial" w:hAnsi="Arial" w:cs="Arial"/>
        </w:rPr>
        <w:t xml:space="preserve">. </w:t>
      </w:r>
    </w:p>
    <w:p w14:paraId="7602A1DB" w14:textId="77777777" w:rsidR="00852ABF" w:rsidRPr="007C4090" w:rsidRDefault="00EB379A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08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>b)</w:t>
      </w:r>
      <w:r w:rsidRPr="007C4090">
        <w:rPr>
          <w:rFonts w:ascii="Arial" w:hAnsi="Arial" w:cs="Arial"/>
        </w:rPr>
        <w:tab/>
        <w:t xml:space="preserve">What can be done to </w:t>
      </w:r>
      <w:r w:rsidR="00852ABF" w:rsidRPr="007C4090">
        <w:rPr>
          <w:rFonts w:ascii="Arial" w:hAnsi="Arial" w:cs="Arial"/>
        </w:rPr>
        <w:t xml:space="preserve">ensure attendance? </w:t>
      </w:r>
      <w:r w:rsidR="00852ABF" w:rsidRPr="007C4090">
        <w:rPr>
          <w:rFonts w:ascii="Arial" w:hAnsi="Arial" w:cs="Arial"/>
        </w:rPr>
        <w:tab/>
      </w:r>
    </w:p>
    <w:p w14:paraId="5E083E6D" w14:textId="77777777" w:rsidR="002F6DA4" w:rsidRDefault="00EB379A" w:rsidP="00FE47C5">
      <w:pPr>
        <w:pStyle w:val="BodyTextIndent2"/>
        <w:tabs>
          <w:tab w:val="clear" w:pos="180"/>
          <w:tab w:val="clear" w:pos="7200"/>
          <w:tab w:val="clear" w:pos="9900"/>
        </w:tabs>
        <w:spacing w:before="80" w:after="80"/>
        <w:ind w:left="538" w:right="125" w:hanging="357"/>
        <w:rPr>
          <w:rFonts w:ascii="Arial" w:hAnsi="Arial" w:cs="Arial"/>
          <w:sz w:val="18"/>
          <w:szCs w:val="18"/>
        </w:rPr>
      </w:pPr>
      <w:r w:rsidRPr="007C4090">
        <w:rPr>
          <w:rFonts w:ascii="Arial" w:hAnsi="Arial" w:cs="Arial"/>
        </w:rPr>
        <w:t>c</w:t>
      </w:r>
      <w:r w:rsidR="00461344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57290F" w:rsidRPr="009C0CBA">
        <w:rPr>
          <w:rFonts w:ascii="Arial" w:hAnsi="Arial" w:cs="Arial"/>
        </w:rPr>
        <w:t>Does the witness require a Special Measures Assessment as a vulnerable or intimidated witness</w:t>
      </w:r>
      <w:r w:rsidR="0057290F">
        <w:rPr>
          <w:rFonts w:ascii="Arial" w:hAnsi="Arial" w:cs="Arial"/>
        </w:rPr>
        <w:t xml:space="preserve">? </w:t>
      </w:r>
      <w:r w:rsidR="0057290F" w:rsidRPr="00461344">
        <w:rPr>
          <w:rFonts w:ascii="Arial" w:hAnsi="Arial" w:cs="Arial"/>
          <w:i/>
          <w:sz w:val="18"/>
          <w:szCs w:val="18"/>
        </w:rPr>
        <w:t>(</w:t>
      </w:r>
      <w:r w:rsidR="002F6DA4">
        <w:rPr>
          <w:rFonts w:ascii="Arial" w:hAnsi="Arial" w:cs="Arial"/>
          <w:i/>
          <w:sz w:val="18"/>
          <w:szCs w:val="18"/>
        </w:rPr>
        <w:t xml:space="preserve">youth </w:t>
      </w:r>
      <w:r w:rsidR="0057290F" w:rsidRPr="00461344">
        <w:rPr>
          <w:rFonts w:ascii="Arial" w:hAnsi="Arial" w:cs="Arial"/>
          <w:i/>
          <w:sz w:val="18"/>
          <w:szCs w:val="18"/>
        </w:rPr>
        <w:t>under 1</w:t>
      </w:r>
      <w:r w:rsidR="002F6DA4">
        <w:rPr>
          <w:rFonts w:ascii="Arial" w:hAnsi="Arial" w:cs="Arial"/>
          <w:i/>
          <w:sz w:val="18"/>
          <w:szCs w:val="18"/>
        </w:rPr>
        <w:t>8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; witness with mental disorder, learning or physical disability; or witness </w:t>
      </w:r>
      <w:r w:rsidR="00FE47C5">
        <w:rPr>
          <w:rFonts w:ascii="Arial" w:hAnsi="Arial" w:cs="Arial"/>
          <w:i/>
          <w:sz w:val="18"/>
          <w:szCs w:val="18"/>
        </w:rPr>
        <w:t>in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 fear of giving evidence or witness is the complainant in a sexual offence case) </w:t>
      </w:r>
      <w:r w:rsidR="0057290F" w:rsidRPr="00461344">
        <w:rPr>
          <w:rFonts w:ascii="Arial" w:hAnsi="Arial" w:cs="Arial"/>
          <w:sz w:val="18"/>
          <w:szCs w:val="18"/>
        </w:rPr>
        <w:t xml:space="preserve"> </w:t>
      </w:r>
    </w:p>
    <w:p w14:paraId="7D4FBCC7" w14:textId="77777777" w:rsidR="00852ABF" w:rsidRPr="0057290F" w:rsidRDefault="0057290F" w:rsidP="00FE47C5">
      <w:pPr>
        <w:pStyle w:val="BodyTextIndent2"/>
        <w:tabs>
          <w:tab w:val="clear" w:pos="180"/>
          <w:tab w:val="clear" w:pos="7200"/>
          <w:tab w:val="clear" w:pos="9900"/>
        </w:tabs>
        <w:ind w:left="539" w:right="125"/>
        <w:rPr>
          <w:rFonts w:ascii="Arial" w:hAnsi="Arial" w:cs="Arial"/>
          <w:i/>
        </w:rPr>
      </w:pPr>
      <w:r w:rsidRPr="007C4090">
        <w:rPr>
          <w:rFonts w:ascii="Arial" w:hAnsi="Arial" w:cs="Arial"/>
        </w:rPr>
        <w:t>Yes</w:t>
      </w:r>
      <w:r w:rsidR="00461344">
        <w:rPr>
          <w:rFonts w:ascii="Arial" w:hAnsi="Arial" w:cs="Arial"/>
        </w:rPr>
        <w:t xml:space="preserve"> </w:t>
      </w:r>
      <w:bookmarkStart w:id="3" w:name="Check7"/>
      <w:r w:rsidR="00461344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 w:val="24"/>
              <w:default w:val="0"/>
            </w:checkBox>
          </w:ffData>
        </w:fldChar>
      </w:r>
      <w:r w:rsidR="00461344">
        <w:rPr>
          <w:rFonts w:ascii="Arial" w:hAnsi="Arial" w:cs="Arial"/>
          <w:sz w:val="22"/>
          <w:szCs w:val="22"/>
        </w:rPr>
        <w:instrText xml:space="preserve"> FORMCHECKBOX </w:instrText>
      </w:r>
      <w:r w:rsidR="00997AF1">
        <w:rPr>
          <w:rFonts w:ascii="Arial" w:hAnsi="Arial" w:cs="Arial"/>
          <w:sz w:val="22"/>
          <w:szCs w:val="22"/>
        </w:rPr>
      </w:r>
      <w:r w:rsidR="00997AF1">
        <w:rPr>
          <w:rFonts w:ascii="Arial" w:hAnsi="Arial" w:cs="Arial"/>
          <w:sz w:val="22"/>
          <w:szCs w:val="22"/>
        </w:rPr>
        <w:fldChar w:fldCharType="separate"/>
      </w:r>
      <w:r w:rsidR="00461344">
        <w:rPr>
          <w:rFonts w:ascii="Arial" w:hAnsi="Arial" w:cs="Arial"/>
          <w:sz w:val="22"/>
          <w:szCs w:val="22"/>
        </w:rPr>
        <w:fldChar w:fldCharType="end"/>
      </w:r>
      <w:bookmarkEnd w:id="3"/>
      <w:r w:rsidRPr="007C4090">
        <w:rPr>
          <w:rFonts w:ascii="Arial" w:hAnsi="Arial" w:cs="Arial"/>
        </w:rPr>
        <w:t xml:space="preserve">   No </w:t>
      </w:r>
      <w:r w:rsidR="00461344">
        <w:rPr>
          <w:rFonts w:ascii="Arial" w:hAnsi="Arial" w:cs="Arial"/>
        </w:rPr>
        <w:t xml:space="preserve">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997AF1">
        <w:rPr>
          <w:rFonts w:ascii="Arial" w:hAnsi="Arial" w:cs="Arial"/>
          <w:sz w:val="24"/>
          <w:szCs w:val="24"/>
        </w:rPr>
      </w:r>
      <w:r w:rsidR="00997AF1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4"/>
      <w:r w:rsidR="004613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9C0CBA">
        <w:rPr>
          <w:rFonts w:ascii="Arial" w:hAnsi="Arial" w:cs="Arial"/>
        </w:rPr>
        <w:t>If ‘Yes’</w:t>
      </w:r>
      <w:r>
        <w:rPr>
          <w:rFonts w:ascii="Arial" w:hAnsi="Arial" w:cs="Arial"/>
        </w:rPr>
        <w:t>,</w:t>
      </w:r>
      <w:r w:rsidRPr="009C0CBA">
        <w:rPr>
          <w:rFonts w:ascii="Arial" w:hAnsi="Arial" w:cs="Arial"/>
        </w:rPr>
        <w:t xml:space="preserve"> submit </w:t>
      </w:r>
      <w:r w:rsidRPr="006036D5">
        <w:rPr>
          <w:rFonts w:ascii="Arial" w:hAnsi="Arial" w:cs="Arial"/>
          <w:b/>
          <w:bCs/>
        </w:rPr>
        <w:t>MG2</w:t>
      </w:r>
      <w:r w:rsidRPr="009C0CBA">
        <w:rPr>
          <w:rFonts w:ascii="Arial" w:hAnsi="Arial" w:cs="Arial"/>
        </w:rPr>
        <w:t xml:space="preserve"> with file</w:t>
      </w:r>
      <w:r w:rsidR="00143C88">
        <w:rPr>
          <w:rFonts w:ascii="Arial" w:hAnsi="Arial" w:cs="Arial"/>
        </w:rPr>
        <w:t xml:space="preserve"> in anticipated not guilty, contested or indictable only cases</w:t>
      </w:r>
      <w:r w:rsidRPr="009C0CBA">
        <w:rPr>
          <w:rFonts w:ascii="Arial" w:hAnsi="Arial" w:cs="Arial"/>
        </w:rPr>
        <w:t>.</w:t>
      </w:r>
    </w:p>
    <w:p w14:paraId="770A0EAF" w14:textId="77777777" w:rsidR="00852ABF" w:rsidRPr="007C4090" w:rsidRDefault="00EB379A" w:rsidP="004005A0">
      <w:pPr>
        <w:pStyle w:val="BodyTextIndent2"/>
        <w:tabs>
          <w:tab w:val="clear" w:pos="180"/>
          <w:tab w:val="clear" w:pos="7200"/>
          <w:tab w:val="clear" w:pos="9900"/>
          <w:tab w:val="left" w:pos="540"/>
        </w:tabs>
        <w:spacing w:before="80" w:after="80"/>
        <w:ind w:left="540" w:right="126" w:hanging="359"/>
        <w:jc w:val="both"/>
        <w:rPr>
          <w:rFonts w:ascii="Arial" w:hAnsi="Arial" w:cs="Arial"/>
          <w:i/>
          <w:sz w:val="16"/>
          <w:szCs w:val="16"/>
        </w:rPr>
      </w:pPr>
      <w:r w:rsidRPr="007C4090">
        <w:rPr>
          <w:rFonts w:ascii="Arial" w:hAnsi="Arial" w:cs="Arial"/>
        </w:rPr>
        <w:t>d</w:t>
      </w:r>
      <w:r w:rsidR="00852ABF" w:rsidRPr="007C4090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852ABF" w:rsidRPr="007C4090">
        <w:rPr>
          <w:rFonts w:ascii="Arial" w:hAnsi="Arial" w:cs="Arial"/>
        </w:rPr>
        <w:t xml:space="preserve">Does the witness have any </w:t>
      </w:r>
      <w:r w:rsidRPr="007C4090">
        <w:rPr>
          <w:rFonts w:ascii="Arial" w:hAnsi="Arial" w:cs="Arial"/>
        </w:rPr>
        <w:t>particular</w:t>
      </w:r>
      <w:r w:rsidR="00852ABF" w:rsidRPr="007C4090">
        <w:rPr>
          <w:rFonts w:ascii="Arial" w:hAnsi="Arial" w:cs="Arial"/>
        </w:rPr>
        <w:t xml:space="preserve"> needs?</w:t>
      </w:r>
      <w:r w:rsidR="00461344">
        <w:rPr>
          <w:rFonts w:ascii="Arial" w:hAnsi="Arial" w:cs="Arial"/>
        </w:rPr>
        <w:t xml:space="preserve"> Yes </w:t>
      </w:r>
      <w:r w:rsidR="00461344">
        <w:rPr>
          <w:rFonts w:ascii="Arial" w:hAnsi="Arial" w:cs="Arial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997AF1">
        <w:rPr>
          <w:rFonts w:ascii="Arial" w:hAnsi="Arial" w:cs="Arial"/>
          <w:sz w:val="24"/>
          <w:szCs w:val="24"/>
        </w:rPr>
      </w:r>
      <w:r w:rsidR="00997AF1">
        <w:rPr>
          <w:rFonts w:ascii="Arial" w:hAnsi="Arial" w:cs="Arial"/>
          <w:sz w:val="24"/>
          <w:szCs w:val="24"/>
        </w:rPr>
        <w:fldChar w:fldCharType="separate"/>
      </w:r>
      <w:r w:rsidR="00461344">
        <w:rPr>
          <w:rFonts w:ascii="Arial" w:hAnsi="Arial" w:cs="Arial"/>
          <w:sz w:val="24"/>
          <w:szCs w:val="24"/>
        </w:rPr>
        <w:fldChar w:fldCharType="end"/>
      </w:r>
      <w:bookmarkEnd w:id="5"/>
      <w:r w:rsidR="00461344">
        <w:rPr>
          <w:rFonts w:ascii="Arial" w:hAnsi="Arial" w:cs="Arial"/>
        </w:rPr>
        <w:t xml:space="preserve">   </w:t>
      </w:r>
      <w:r w:rsidR="0057290F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997AF1">
        <w:rPr>
          <w:rFonts w:ascii="Arial" w:hAnsi="Arial" w:cs="Arial"/>
          <w:sz w:val="24"/>
          <w:szCs w:val="24"/>
        </w:rPr>
      </w:r>
      <w:r w:rsidR="00997AF1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6"/>
      <w:r w:rsidR="00461344">
        <w:rPr>
          <w:rFonts w:ascii="Arial" w:hAnsi="Arial" w:cs="Arial"/>
          <w:sz w:val="24"/>
          <w:szCs w:val="24"/>
        </w:rPr>
        <w:t xml:space="preserve">  </w:t>
      </w:r>
      <w:r w:rsidR="00852ABF" w:rsidRPr="007C4090">
        <w:rPr>
          <w:rFonts w:ascii="Arial" w:hAnsi="Arial" w:cs="Arial"/>
        </w:rPr>
        <w:t>If ‘Yes’</w:t>
      </w:r>
      <w:r w:rsidR="0057290F">
        <w:rPr>
          <w:rFonts w:ascii="Arial" w:hAnsi="Arial" w:cs="Arial"/>
        </w:rPr>
        <w:t>,</w:t>
      </w:r>
      <w:r w:rsidR="00852ABF" w:rsidRPr="007C4090">
        <w:rPr>
          <w:rFonts w:ascii="Arial" w:hAnsi="Arial" w:cs="Arial"/>
        </w:rPr>
        <w:t xml:space="preserve"> what are they?</w:t>
      </w:r>
      <w:r w:rsidRPr="007C4090">
        <w:rPr>
          <w:rFonts w:ascii="Arial" w:hAnsi="Arial" w:cs="Arial"/>
        </w:rPr>
        <w:t xml:space="preserve"> </w:t>
      </w:r>
      <w:r w:rsidR="00852ABF" w:rsidRPr="007C4090">
        <w:rPr>
          <w:rFonts w:ascii="Arial" w:hAnsi="Arial" w:cs="Arial"/>
          <w:i/>
          <w:sz w:val="16"/>
          <w:szCs w:val="16"/>
        </w:rPr>
        <w:t>(</w:t>
      </w:r>
      <w:r w:rsidR="00404DE0" w:rsidRPr="007C4090">
        <w:rPr>
          <w:rFonts w:ascii="Arial" w:hAnsi="Arial" w:cs="Arial"/>
          <w:i/>
          <w:sz w:val="16"/>
          <w:szCs w:val="16"/>
        </w:rPr>
        <w:t>Disability, h</w:t>
      </w:r>
      <w:r w:rsidR="00852ABF" w:rsidRPr="007C4090">
        <w:rPr>
          <w:rFonts w:ascii="Arial" w:hAnsi="Arial" w:cs="Arial"/>
          <w:i/>
          <w:sz w:val="16"/>
          <w:szCs w:val="16"/>
        </w:rPr>
        <w:t>e</w:t>
      </w:r>
      <w:r w:rsidR="00404DE0" w:rsidRPr="007C4090">
        <w:rPr>
          <w:rFonts w:ascii="Arial" w:hAnsi="Arial" w:cs="Arial"/>
          <w:i/>
          <w:sz w:val="16"/>
          <w:szCs w:val="16"/>
        </w:rPr>
        <w:t xml:space="preserve">althcare, childcare, transport, </w:t>
      </w:r>
      <w:r w:rsidR="00852ABF" w:rsidRPr="007C4090">
        <w:rPr>
          <w:rFonts w:ascii="Arial" w:hAnsi="Arial" w:cs="Arial"/>
          <w:i/>
          <w:sz w:val="16"/>
          <w:szCs w:val="16"/>
        </w:rPr>
        <w:t>language difficulties</w:t>
      </w:r>
      <w:r w:rsidR="008504E6" w:rsidRPr="007C4090">
        <w:rPr>
          <w:rFonts w:ascii="Arial" w:hAnsi="Arial" w:cs="Arial"/>
          <w:i/>
          <w:sz w:val="16"/>
          <w:szCs w:val="16"/>
        </w:rPr>
        <w:t>, visually</w:t>
      </w:r>
      <w:r w:rsidR="00852ABF" w:rsidRPr="007C4090">
        <w:rPr>
          <w:rFonts w:ascii="Arial" w:hAnsi="Arial" w:cs="Arial"/>
          <w:i/>
          <w:sz w:val="16"/>
          <w:szCs w:val="16"/>
        </w:rPr>
        <w:t xml:space="preserve"> impaired, restricted mobility or other concerns?)</w:t>
      </w:r>
    </w:p>
    <w:p w14:paraId="57E23B18" w14:textId="77777777" w:rsidR="00852ABF" w:rsidRPr="007C4090" w:rsidRDefault="00852ABF">
      <w:pPr>
        <w:pStyle w:val="BodyTextIndent2"/>
        <w:tabs>
          <w:tab w:val="clear" w:pos="180"/>
          <w:tab w:val="clear" w:pos="7200"/>
          <w:tab w:val="clear" w:pos="9900"/>
          <w:tab w:val="left" w:pos="360"/>
          <w:tab w:val="left" w:pos="4253"/>
          <w:tab w:val="left" w:pos="5220"/>
          <w:tab w:val="left" w:pos="7380"/>
        </w:tabs>
        <w:spacing w:line="360" w:lineRule="auto"/>
        <w:rPr>
          <w:rFonts w:ascii="Arial" w:hAnsi="Arial" w:cs="Arial"/>
          <w:sz w:val="12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8"/>
        <w:gridCol w:w="910"/>
        <w:gridCol w:w="910"/>
        <w:gridCol w:w="965"/>
      </w:tblGrid>
      <w:tr w:rsidR="00A94E4D" w14:paraId="00FEBA6C" w14:textId="77777777" w:rsidTr="00F46157">
        <w:trPr>
          <w:trHeight w:val="795"/>
          <w:jc w:val="center"/>
        </w:trPr>
        <w:tc>
          <w:tcPr>
            <w:tcW w:w="7560" w:type="dxa"/>
            <w:tcBorders>
              <w:left w:val="single" w:sz="4" w:space="0" w:color="auto"/>
              <w:bottom w:val="nil"/>
              <w:right w:val="nil"/>
            </w:tcBorders>
          </w:tcPr>
          <w:p w14:paraId="1D01FABC" w14:textId="21D47342" w:rsidR="00A94E4D" w:rsidRDefault="00A94E4D" w:rsidP="008B67CA">
            <w:pPr>
              <w:pStyle w:val="Heading3"/>
              <w:spacing w:beforeLines="60" w:before="144"/>
              <w:ind w:left="432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Consent (for witness completion)</w:t>
            </w:r>
          </w:p>
          <w:p w14:paraId="6E566F4F" w14:textId="77777777" w:rsidR="00F46157" w:rsidRPr="00F46157" w:rsidRDefault="00F46157" w:rsidP="00F46157"/>
          <w:p w14:paraId="229F6B70" w14:textId="77777777" w:rsidR="00A94E4D" w:rsidRDefault="00A94E4D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a)</w:t>
            </w:r>
            <w:r w:rsidRPr="007C4090">
              <w:rPr>
                <w:rFonts w:ascii="Arial" w:hAnsi="Arial" w:cs="Arial"/>
                <w:sz w:val="20"/>
              </w:rPr>
              <w:tab/>
              <w:t xml:space="preserve">The Victim Personal Statement scheme </w:t>
            </w:r>
            <w:r w:rsidRPr="00DF7887">
              <w:rPr>
                <w:rFonts w:ascii="Arial" w:hAnsi="Arial" w:cs="Arial"/>
                <w:sz w:val="18"/>
                <w:szCs w:val="18"/>
              </w:rPr>
              <w:t>(victims only)</w:t>
            </w:r>
            <w:r w:rsidRPr="007C4090">
              <w:rPr>
                <w:rFonts w:ascii="Arial" w:hAnsi="Arial" w:cs="Arial"/>
                <w:sz w:val="20"/>
              </w:rPr>
              <w:t xml:space="preserve"> has been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C4090">
              <w:rPr>
                <w:rFonts w:ascii="Arial" w:hAnsi="Arial" w:cs="Arial"/>
                <w:sz w:val="20"/>
              </w:rPr>
              <w:t>explained to me:</w:t>
            </w:r>
          </w:p>
          <w:p w14:paraId="6FFCD12A" w14:textId="4E68B974" w:rsidR="00322C05" w:rsidRPr="005478B3" w:rsidRDefault="00322C05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F1346A" w14:textId="77777777" w:rsidR="00A94E4D" w:rsidRDefault="00A94E4D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0749F99" w14:textId="77777777" w:rsidR="00461344" w:rsidRDefault="00461344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D808E6D" w14:textId="77777777" w:rsidR="00322C05" w:rsidRDefault="00322C05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</w:p>
          <w:p w14:paraId="251B894D" w14:textId="68A0022E" w:rsidR="005478B3" w:rsidRDefault="005478B3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>
              <w:rPr>
                <w:rFonts w:ascii="Arial" w:hAnsi="Arial" w:cs="Arial"/>
              </w:rPr>
              <w:instrText xml:space="preserve"> FORMCHECKBOX </w:instrText>
            </w:r>
            <w:r w:rsidR="00997AF1">
              <w:rPr>
                <w:rFonts w:ascii="Arial" w:hAnsi="Arial" w:cs="Arial"/>
              </w:rPr>
            </w:r>
            <w:r w:rsidR="00997AF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6F04D9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3A19C350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133714A8" w14:textId="77777777" w:rsidR="00322C05" w:rsidRDefault="00322C05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  <w:p w14:paraId="09669CAC" w14:textId="27E4E522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</w:rPr>
              <w:instrText xml:space="preserve"> FORMCHECKBOX </w:instrText>
            </w:r>
            <w:r w:rsidR="00997AF1">
              <w:rPr>
                <w:rFonts w:ascii="Arial" w:hAnsi="Arial" w:cs="Arial"/>
              </w:rPr>
            </w:r>
            <w:r w:rsidR="00997AF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954" w:type="dxa"/>
            <w:tcBorders>
              <w:left w:val="nil"/>
              <w:bottom w:val="nil"/>
            </w:tcBorders>
          </w:tcPr>
          <w:p w14:paraId="40952656" w14:textId="77777777" w:rsidR="00A94E4D" w:rsidRDefault="00A94E4D">
            <w:pPr>
              <w:rPr>
                <w:rFonts w:ascii="Arial" w:hAnsi="Arial" w:cs="Arial"/>
                <w:sz w:val="20"/>
              </w:rPr>
            </w:pPr>
          </w:p>
          <w:p w14:paraId="34EC7F65" w14:textId="77777777" w:rsidR="00A94E4D" w:rsidRDefault="00A94E4D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6FE00A79" w14:textId="77777777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</w:tc>
      </w:tr>
      <w:tr w:rsidR="005478B3" w14:paraId="48EBD1C4" w14:textId="77777777" w:rsidTr="00F46157">
        <w:trPr>
          <w:trHeight w:val="420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27B74" w14:textId="77777777" w:rsidR="005478B3" w:rsidRPr="007C4090" w:rsidRDefault="005478B3" w:rsidP="008B67CA">
            <w:pPr>
              <w:pStyle w:val="Header"/>
              <w:tabs>
                <w:tab w:val="left" w:pos="8460"/>
                <w:tab w:val="left" w:pos="9360"/>
              </w:tabs>
              <w:spacing w:before="40" w:line="360" w:lineRule="auto"/>
              <w:ind w:left="252" w:hanging="2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b)</w:t>
            </w:r>
            <w:r w:rsidRPr="007C4090">
              <w:rPr>
                <w:rFonts w:ascii="Arial" w:hAnsi="Arial" w:cs="Arial"/>
                <w:sz w:val="20"/>
              </w:rPr>
              <w:tab/>
              <w:t>I have been given the Victim Personal Statement leaflet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6F026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7D365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0A35B19F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316CC5A8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8D1A" w14:textId="44E66730" w:rsidR="005478B3" w:rsidRPr="007C4090" w:rsidRDefault="008B67CA" w:rsidP="008B67CA">
            <w:pPr>
              <w:pStyle w:val="Header"/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478B3" w:rsidRPr="00A94E4D">
              <w:rPr>
                <w:rFonts w:ascii="Arial" w:hAnsi="Arial" w:cs="Arial"/>
                <w:sz w:val="20"/>
              </w:rPr>
              <w:t>)</w:t>
            </w:r>
            <w:r w:rsidR="005478B3">
              <w:rPr>
                <w:rFonts w:ascii="Arial" w:hAnsi="Arial" w:cs="Arial"/>
                <w:sz w:val="20"/>
              </w:rPr>
              <w:tab/>
            </w:r>
            <w:r w:rsidR="005478B3" w:rsidRPr="00A94E4D">
              <w:rPr>
                <w:rFonts w:ascii="Arial" w:hAnsi="Arial" w:cs="Arial"/>
                <w:sz w:val="20"/>
              </w:rPr>
              <w:t xml:space="preserve">I consent to </w:t>
            </w:r>
            <w:r>
              <w:rPr>
                <w:rFonts w:ascii="Arial" w:hAnsi="Arial" w:cs="Arial"/>
                <w:sz w:val="20"/>
              </w:rPr>
              <w:t xml:space="preserve">the Prosecutor </w:t>
            </w:r>
            <w:r w:rsidR="005478B3" w:rsidRPr="00A94E4D">
              <w:rPr>
                <w:rFonts w:ascii="Arial" w:hAnsi="Arial" w:cs="Arial"/>
                <w:sz w:val="20"/>
              </w:rPr>
              <w:t>having access to my medical record(s) in relation to this matter</w:t>
            </w:r>
            <w:r w:rsidR="005478B3">
              <w:rPr>
                <w:rFonts w:ascii="Arial" w:hAnsi="Arial" w:cs="Arial"/>
                <w:sz w:val="20"/>
              </w:rPr>
              <w:t xml:space="preserve"> </w:t>
            </w:r>
            <w:r w:rsidR="005478B3" w:rsidRPr="007C4090">
              <w:t xml:space="preserve"> </w:t>
            </w:r>
            <w:r w:rsidR="005478B3" w:rsidRPr="007C4090"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21EF2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1775" w14:textId="119B139D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 w:rsidR="00F46157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61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 w:rsidR="00F4615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152D2C7" w14:textId="35B07AED" w:rsidR="005478B3" w:rsidRDefault="00322C05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478B3" w14:paraId="16A5B204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7BB3" w14:textId="2409CC5C" w:rsidR="005478B3" w:rsidRPr="00A94E4D" w:rsidRDefault="008B67CA" w:rsidP="008B67CA">
            <w:pPr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5478B3">
              <w:rPr>
                <w:rFonts w:ascii="Arial" w:hAnsi="Arial" w:cs="Arial"/>
                <w:sz w:val="20"/>
              </w:rPr>
              <w:t>)</w:t>
            </w:r>
            <w:r w:rsidR="005478B3" w:rsidRPr="007C4090">
              <w:rPr>
                <w:rFonts w:ascii="Arial" w:hAnsi="Arial" w:cs="Arial"/>
                <w:sz w:val="20"/>
              </w:rPr>
              <w:tab/>
              <w:t>I consent to my medical record in relation to this matter being disclosed to the defence: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14850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FE714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6109EB8" w14:textId="77777777" w:rsidR="005478B3" w:rsidRPr="005478B3" w:rsidRDefault="005478B3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97AF1">
              <w:rPr>
                <w:rFonts w:ascii="Arial" w:hAnsi="Arial" w:cs="Arial"/>
                <w:sz w:val="20"/>
              </w:rPr>
            </w:r>
            <w:r w:rsidR="00997AF1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  <w:tr w:rsidR="005478B3" w14:paraId="5DA6FBB3" w14:textId="77777777" w:rsidTr="00F46157">
        <w:trPr>
          <w:trHeight w:val="40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B0DA1" w14:textId="26F1BD3E" w:rsidR="005478B3" w:rsidRPr="007C4090" w:rsidRDefault="005478B3" w:rsidP="008B67CA">
            <w:pPr>
              <w:spacing w:before="40"/>
              <w:ind w:right="72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6D2F2" w14:textId="22F5AE02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778B1" w14:textId="04B758A8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20EDCB8F" w14:textId="08D0C99A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22AF9D01" w14:textId="77777777" w:rsidTr="00F46157">
        <w:trPr>
          <w:trHeight w:val="1493"/>
          <w:jc w:val="center"/>
        </w:trPr>
        <w:tc>
          <w:tcPr>
            <w:tcW w:w="10314" w:type="dxa"/>
            <w:gridSpan w:val="4"/>
            <w:tcBorders>
              <w:top w:val="nil"/>
            </w:tcBorders>
          </w:tcPr>
          <w:p w14:paraId="6A12D831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right" w:leader="dot" w:pos="5166"/>
                <w:tab w:val="left" w:pos="5346"/>
                <w:tab w:val="right" w:leader="dot" w:pos="10026"/>
              </w:tabs>
              <w:spacing w:before="120"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witness:</w:t>
            </w:r>
            <w:r w:rsidR="00461344">
              <w:rPr>
                <w:rFonts w:ascii="Arial" w:hAnsi="Arial" w:cs="Arial"/>
              </w:rPr>
              <w:tab/>
            </w:r>
            <w:r w:rsidR="00461344">
              <w:rPr>
                <w:rFonts w:ascii="Arial" w:hAnsi="Arial" w:cs="Arial"/>
              </w:rPr>
              <w:tab/>
            </w:r>
            <w:r w:rsidRPr="007C4090">
              <w:rPr>
                <w:rFonts w:ascii="Arial" w:hAnsi="Arial" w:cs="Arial"/>
              </w:rPr>
              <w:t>PRINT NAME:</w:t>
            </w:r>
            <w:r w:rsidR="00461344">
              <w:rPr>
                <w:rFonts w:ascii="Arial" w:hAnsi="Arial" w:cs="Arial"/>
              </w:rPr>
              <w:t xml:space="preserve"> </w:t>
            </w:r>
            <w:r w:rsidR="00461344">
              <w:rPr>
                <w:rFonts w:ascii="Arial" w:hAnsi="Arial" w:cs="Arial"/>
              </w:rPr>
              <w:tab/>
            </w:r>
          </w:p>
          <w:p w14:paraId="6FFCCBA8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6966"/>
                <w:tab w:val="left" w:pos="7146"/>
                <w:tab w:val="right" w:leader="dot" w:pos="10026"/>
              </w:tabs>
              <w:spacing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parent/guardian/appropriate adult:</w:t>
            </w:r>
            <w:r w:rsidR="004005A0">
              <w:rPr>
                <w:rFonts w:ascii="Arial" w:hAnsi="Arial" w:cs="Arial"/>
              </w:rPr>
              <w:tab/>
            </w:r>
            <w:r w:rsidR="004005A0">
              <w:rPr>
                <w:rFonts w:ascii="Arial" w:hAnsi="Arial" w:cs="Arial"/>
              </w:rPr>
              <w:tab/>
              <w:t xml:space="preserve">PRINT </w:t>
            </w:r>
            <w:r w:rsidRPr="007C4090">
              <w:rPr>
                <w:rFonts w:ascii="Arial" w:hAnsi="Arial" w:cs="Arial"/>
              </w:rPr>
              <w:t>NAME:</w:t>
            </w:r>
            <w:r w:rsidR="004005A0">
              <w:rPr>
                <w:rFonts w:ascii="Arial" w:hAnsi="Arial" w:cs="Arial"/>
              </w:rPr>
              <w:tab/>
            </w:r>
          </w:p>
          <w:p w14:paraId="501DCF89" w14:textId="77777777" w:rsidR="005478B3" w:rsidRPr="004005A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10080"/>
              </w:tabs>
              <w:spacing w:line="360" w:lineRule="auto"/>
              <w:ind w:left="0"/>
              <w:rPr>
                <w:rFonts w:ascii="Arial" w:hAnsi="Arial" w:cs="Arial"/>
              </w:rPr>
            </w:pPr>
            <w:r w:rsidRPr="004005A0">
              <w:rPr>
                <w:rFonts w:ascii="Arial" w:hAnsi="Arial" w:cs="Arial"/>
              </w:rPr>
              <w:t>Address and telephone number if different from above:</w:t>
            </w:r>
            <w:r w:rsidR="004005A0">
              <w:rPr>
                <w:rFonts w:ascii="Arial" w:hAnsi="Arial" w:cs="Arial"/>
              </w:rPr>
              <w:tab/>
            </w:r>
          </w:p>
        </w:tc>
      </w:tr>
    </w:tbl>
    <w:p w14:paraId="4626E7DC" w14:textId="77777777" w:rsidR="00852ABF" w:rsidRPr="007C4090" w:rsidRDefault="00852ABF" w:rsidP="00461344">
      <w:pPr>
        <w:pStyle w:val="BodyTextIndent2"/>
        <w:tabs>
          <w:tab w:val="clear" w:pos="7200"/>
          <w:tab w:val="clear" w:pos="9900"/>
          <w:tab w:val="left" w:pos="1980"/>
          <w:tab w:val="right" w:leader="dot" w:pos="5940"/>
          <w:tab w:val="left" w:pos="6120"/>
          <w:tab w:val="right" w:leader="dot" w:pos="10080"/>
        </w:tabs>
        <w:spacing w:before="360" w:after="120"/>
        <w:ind w:left="18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Statement taken by </w:t>
      </w:r>
      <w:r w:rsidRPr="007C4090">
        <w:rPr>
          <w:rFonts w:ascii="Arial" w:hAnsi="Arial" w:cs="Arial"/>
          <w:i/>
          <w:iCs/>
          <w:sz w:val="16"/>
          <w:szCs w:val="16"/>
        </w:rPr>
        <w:t>(print name)</w:t>
      </w:r>
      <w:r w:rsidRPr="007C4090">
        <w:rPr>
          <w:rFonts w:ascii="Arial" w:hAnsi="Arial" w:cs="Arial"/>
        </w:rPr>
        <w:t>:</w:t>
      </w:r>
      <w:r w:rsidR="003058BC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Station:</w:t>
      </w:r>
      <w:r w:rsidRPr="007C4090">
        <w:rPr>
          <w:rFonts w:ascii="Arial" w:hAnsi="Arial" w:cs="Arial"/>
        </w:rPr>
        <w:tab/>
      </w:r>
    </w:p>
    <w:p w14:paraId="5D99BB1C" w14:textId="77777777" w:rsidR="00852ABF" w:rsidRPr="007C4090" w:rsidRDefault="00852ABF" w:rsidP="003E4797">
      <w:pPr>
        <w:pStyle w:val="BodyTextIndent2"/>
        <w:tabs>
          <w:tab w:val="clear" w:pos="180"/>
          <w:tab w:val="clear" w:pos="7200"/>
          <w:tab w:val="clear" w:pos="9900"/>
          <w:tab w:val="right" w:leader="dot" w:pos="10080"/>
        </w:tabs>
        <w:spacing w:before="120" w:after="120" w:line="360" w:lineRule="auto"/>
        <w:rPr>
          <w:rFonts w:ascii="Arial" w:hAnsi="Arial" w:cs="Arial"/>
          <w:noProof/>
        </w:rPr>
      </w:pPr>
      <w:r w:rsidRPr="007C4090">
        <w:rPr>
          <w:rFonts w:ascii="Arial" w:hAnsi="Arial" w:cs="Arial"/>
        </w:rPr>
        <w:t>Time and place statement taken:</w:t>
      </w:r>
      <w:r w:rsidRPr="007C4090">
        <w:rPr>
          <w:rFonts w:ascii="Arial" w:hAnsi="Arial" w:cs="Arial"/>
        </w:rPr>
        <w:tab/>
      </w:r>
    </w:p>
    <w:sectPr w:rsidR="00852ABF" w:rsidRPr="007C4090" w:rsidSect="004005A0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6" w:h="16838" w:code="9"/>
      <w:pgMar w:top="507" w:right="850" w:bottom="533" w:left="850" w:header="346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FC8F" w14:textId="77777777" w:rsidR="00B327E7" w:rsidRDefault="00B327E7">
      <w:r>
        <w:separator/>
      </w:r>
    </w:p>
  </w:endnote>
  <w:endnote w:type="continuationSeparator" w:id="0">
    <w:p w14:paraId="6A1412F2" w14:textId="77777777" w:rsidR="00B327E7" w:rsidRDefault="00B327E7">
      <w:r>
        <w:continuationSeparator/>
      </w:r>
    </w:p>
  </w:endnote>
  <w:endnote w:type="continuationNotice" w:id="1">
    <w:p w14:paraId="646875F2" w14:textId="77777777" w:rsidR="00ED4BD8" w:rsidRDefault="00ED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E550" w14:textId="77777777" w:rsidR="004877D8" w:rsidRDefault="00487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53184" w14:textId="3A0ED51F" w:rsidR="005D2D46" w:rsidRPr="00446991" w:rsidRDefault="00997AF1" w:rsidP="004005A0">
    <w:pPr>
      <w:rPr>
        <w:b/>
      </w:rPr>
    </w:pPr>
    <w:r>
      <w:rPr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A98179D" wp14:editId="02D82BA4">
              <wp:simplePos x="0" y="0"/>
              <wp:positionH relativeFrom="column">
                <wp:align>center</wp:align>
              </wp:positionH>
              <wp:positionV relativeFrom="paragraph">
                <wp:posOffset>-98425</wp:posOffset>
              </wp:positionV>
              <wp:extent cx="3206115" cy="28321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115" cy="283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A83CAB" w14:textId="77777777" w:rsidR="005D2D46" w:rsidRPr="00A97DAB" w:rsidRDefault="005D2D46" w:rsidP="005D2D46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A97DAB">
                            <w:rPr>
                              <w:rFonts w:ascii="Arial" w:hAnsi="Arial" w:cs="Arial"/>
                              <w:b/>
                            </w:rPr>
                            <w:t>RESTRICTED (when complete)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98179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-7.75pt;width:252.45pt;height:22.3pt;z-index:251658241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">
              <v:textbox>
                <w:txbxContent>
                  <w:p w14:paraId="2AA83CAB" w14:textId="77777777" w:rsidR="005D2D46" w:rsidRPr="00A97DAB" w:rsidRDefault="005D2D46" w:rsidP="005D2D46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A97DAB">
                      <w:rPr>
                        <w:rFonts w:ascii="Arial" w:hAnsi="Arial" w:cs="Arial"/>
                        <w:b/>
                      </w:rPr>
                      <w:t>RESTRICTED (when complete)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775F" w14:textId="77777777" w:rsidR="004877D8" w:rsidRDefault="004877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A90A" w14:textId="06B6CFD6" w:rsidR="008504E6" w:rsidRPr="00972B81" w:rsidRDefault="00997AF1" w:rsidP="005D2D46">
    <w:pPr>
      <w:jc w:val="center"/>
      <w:rPr>
        <w:b/>
      </w:rPr>
    </w:pPr>
    <w:r>
      <w:rPr>
        <w:noProof/>
        <w:sz w:val="16"/>
        <w:lang w:val="en-US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B1C6B72" wp14:editId="57F25514">
              <wp:simplePos x="0" y="0"/>
              <wp:positionH relativeFrom="column">
                <wp:posOffset>0</wp:posOffset>
              </wp:positionH>
              <wp:positionV relativeFrom="paragraph">
                <wp:posOffset>-39370</wp:posOffset>
              </wp:positionV>
              <wp:extent cx="6480175" cy="396240"/>
              <wp:effectExtent l="0" t="0" r="0" b="0"/>
              <wp:wrapNone/>
              <wp:docPr id="1" name="Group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396240"/>
                        <a:chOff x="850" y="15804"/>
                        <a:chExt cx="10205" cy="624"/>
                      </a:xfrm>
                    </wpg:grpSpPr>
                    <pic:pic xmlns:pic="http://schemas.openxmlformats.org/drawingml/2006/picture">
                      <pic:nvPicPr>
                        <pic:cNvPr id="2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0" y="15804"/>
                          <a:ext cx="10205" cy="6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253" y="15902"/>
                          <a:ext cx="5401" cy="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02D50" w14:textId="77777777" w:rsidR="008504E6" w:rsidRPr="00A97DAB" w:rsidRDefault="008504E6" w:rsidP="008504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97DAB">
                              <w:rPr>
                                <w:rFonts w:ascii="Arial" w:hAnsi="Arial" w:cs="Arial"/>
                                <w:b/>
                              </w:rPr>
                              <w:t>RESTRICTED (when complete)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1C6B72" id="Group 25" o:spid="_x0000_s1033" style="position:absolute;left:0;text-align:left;margin-left:0;margin-top:-3.1pt;width:510.25pt;height:31.2pt;z-index:251658242" coordorigin="850,15804" coordsize="10205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s1034" type="#_x0000_t75" style="position:absolute;left:850;top:15804;width:10205;height: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5" type="#_x0000_t202" style="position:absolute;left:3253;top:15902;width:5401;height: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<v:textbox>
                  <w:txbxContent>
                    <w:p w14:paraId="7E502D50" w14:textId="77777777" w:rsidR="008504E6" w:rsidRPr="00A97DAB" w:rsidRDefault="008504E6" w:rsidP="008504E6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A97DAB">
                        <w:rPr>
                          <w:rFonts w:ascii="Arial" w:hAnsi="Arial" w:cs="Arial"/>
                          <w:b/>
                        </w:rPr>
                        <w:t>RESTRICTED (when complete)</w:t>
                      </w:r>
                    </w:p>
                  </w:txbxContent>
                </v:textbox>
              </v:shape>
            </v:group>
          </w:pict>
        </mc:Fallback>
      </mc:AlternateContent>
    </w:r>
    <w:r w:rsidR="008504E6" w:rsidRPr="00972B81">
      <w:rPr>
        <w:b/>
      </w:rPr>
      <w:t xml:space="preserve"> </w:t>
    </w:r>
  </w:p>
  <w:p w14:paraId="08F8CA64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4B790511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7CC4337D" w14:textId="77777777" w:rsidR="008504E6" w:rsidRPr="00972B81" w:rsidRDefault="008504E6">
    <w:pPr>
      <w:pStyle w:val="Footer"/>
      <w:ind w:left="113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CACD" w14:textId="77777777" w:rsidR="00B327E7" w:rsidRDefault="00B327E7">
      <w:r>
        <w:separator/>
      </w:r>
    </w:p>
  </w:footnote>
  <w:footnote w:type="continuationSeparator" w:id="0">
    <w:p w14:paraId="38D6C267" w14:textId="77777777" w:rsidR="00B327E7" w:rsidRDefault="00B327E7">
      <w:r>
        <w:continuationSeparator/>
      </w:r>
    </w:p>
  </w:footnote>
  <w:footnote w:type="continuationNotice" w:id="1">
    <w:p w14:paraId="7D98BD76" w14:textId="77777777" w:rsidR="00ED4BD8" w:rsidRDefault="00ED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7BC8" w14:textId="4B6504D5" w:rsidR="004877D8" w:rsidRDefault="00487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2262" w14:textId="45C01092" w:rsidR="005D2D46" w:rsidRDefault="00997AF1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E499504" wp14:editId="46870B0F">
              <wp:simplePos x="0" y="0"/>
              <wp:positionH relativeFrom="column">
                <wp:posOffset>5931535</wp:posOffset>
              </wp:positionH>
              <wp:positionV relativeFrom="paragraph">
                <wp:posOffset>114935</wp:posOffset>
              </wp:positionV>
              <wp:extent cx="621665" cy="215900"/>
              <wp:effectExtent l="0" t="0" r="0" b="0"/>
              <wp:wrapSquare wrapText="bothSides"/>
              <wp:docPr id="1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66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D301DA" w14:textId="77777777" w:rsidR="008A2886" w:rsidRPr="00F75C8A" w:rsidRDefault="008A2886" w:rsidP="00497CA8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</w:pPr>
                          <w:r w:rsidRPr="00367947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MG11</w:t>
                          </w:r>
                          <w:r w:rsidR="002F6DA4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(M</w:t>
                          </w:r>
                          <w:r w:rsidR="003058BC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499504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467.05pt;margin-top:9.05pt;width:48.95pt;height:17pt;z-index:2516582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">
              <v:textbox>
                <w:txbxContent>
                  <w:p w14:paraId="42D301DA" w14:textId="77777777" w:rsidR="008A2886" w:rsidRPr="00F75C8A" w:rsidRDefault="008A2886" w:rsidP="00497CA8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noProof/>
                        <w:sz w:val="16"/>
                      </w:rPr>
                    </w:pPr>
                    <w:r w:rsidRPr="00367947">
                      <w:rPr>
                        <w:rFonts w:ascii="Arial" w:hAnsi="Arial" w:cs="Arial"/>
                        <w:b/>
                        <w:sz w:val="16"/>
                      </w:rPr>
                      <w:t>MG11</w:t>
                    </w:r>
                    <w:r w:rsidR="002F6DA4">
                      <w:rPr>
                        <w:rFonts w:ascii="Arial" w:hAnsi="Arial" w:cs="Arial"/>
                        <w:b/>
                        <w:sz w:val="16"/>
                      </w:rPr>
                      <w:t>(M</w:t>
                    </w:r>
                    <w:r w:rsidR="003058BC">
                      <w:rPr>
                        <w:rFonts w:ascii="Arial" w:hAnsi="Arial" w:cs="Arial"/>
                        <w:b/>
                        <w:sz w:val="1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b/>
        <w:noProof/>
        <w:sz w:val="16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E6B482" wp14:editId="02409D3F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3206115" cy="283210"/>
              <wp:effectExtent l="0" t="0" r="0" b="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115" cy="283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2EE26E" w14:textId="77777777" w:rsidR="005D2D46" w:rsidRPr="00A97DAB" w:rsidRDefault="005D2D46" w:rsidP="005D2D46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A97DAB">
                            <w:rPr>
                              <w:rFonts w:ascii="Arial" w:hAnsi="Arial" w:cs="Arial"/>
                              <w:b/>
                            </w:rPr>
                            <w:t>RESTRICTED (when complete)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E6B482" id="Text Box 4" o:spid="_x0000_s1027" type="#_x0000_t202" style="position:absolute;margin-left:0;margin-top:8.8pt;width:252.45pt;height:22.3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">
              <v:textbox>
                <w:txbxContent>
                  <w:p w14:paraId="382EE26E" w14:textId="77777777" w:rsidR="005D2D46" w:rsidRPr="00A97DAB" w:rsidRDefault="005D2D46" w:rsidP="005D2D46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A97DAB">
                      <w:rPr>
                        <w:rFonts w:ascii="Arial" w:hAnsi="Arial" w:cs="Arial"/>
                        <w:b/>
                      </w:rPr>
                      <w:t>RESTRICTED (when complete)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D000" w14:textId="184287EB" w:rsidR="004877D8" w:rsidRDefault="00487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BE90" w14:textId="10B13978" w:rsidR="004F77B2" w:rsidRDefault="004F77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FE8A" w14:textId="21FCE87A" w:rsidR="00972B81" w:rsidRDefault="00997AF1" w:rsidP="005D2D46">
    <w:pPr>
      <w:pStyle w:val="Header"/>
      <w:tabs>
        <w:tab w:val="clear" w:pos="8306"/>
      </w:tabs>
      <w:rPr>
        <w:b/>
        <w:sz w:val="16"/>
      </w:rPr>
    </w:pPr>
    <w:r>
      <w:rPr>
        <w:b/>
        <w:noProof/>
        <w:sz w:val="16"/>
        <w:lang w:val="en-US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7CEDA25" wp14:editId="29439D79">
              <wp:simplePos x="0" y="0"/>
              <wp:positionH relativeFrom="column">
                <wp:align>center</wp:align>
              </wp:positionH>
              <wp:positionV relativeFrom="paragraph">
                <wp:posOffset>33655</wp:posOffset>
              </wp:positionV>
              <wp:extent cx="6480175" cy="381000"/>
              <wp:effectExtent l="0" t="0" r="0" b="0"/>
              <wp:wrapNone/>
              <wp:docPr id="5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381000"/>
                        <a:chOff x="1210" y="399"/>
                        <a:chExt cx="9540" cy="600"/>
                      </a:xfrm>
                    </wpg:grpSpPr>
                    <pic:pic xmlns:pic="http://schemas.openxmlformats.org/drawingml/2006/picture">
                      <pic:nvPicPr>
                        <pic:cNvPr id="6" name="Picture 18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0" y="399"/>
                          <a:ext cx="9540" cy="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  <wps:wsp>
                      <wps:cNvPr id="7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3429" y="493"/>
                          <a:ext cx="5049" cy="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F7CAE" w14:textId="77777777" w:rsidR="003E4797" w:rsidRPr="00A97DAB" w:rsidRDefault="003E4797" w:rsidP="003E47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97DAB">
                              <w:rPr>
                                <w:rFonts w:ascii="Arial" w:hAnsi="Arial" w:cs="Arial"/>
                                <w:b/>
                              </w:rPr>
                              <w:t>RESTRICTED (when complete)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CEDA25" id="Group 26" o:spid="_x0000_s1029" style="position:absolute;margin-left:0;margin-top:2.65pt;width:510.25pt;height:30pt;z-index:251658243;mso-position-horizontal:center" coordorigin="1210,399" coordsize="9540,6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30" type="#_x0000_t75" style="position:absolute;left:1210;top:399;width:9540;height: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" filled="t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1" type="#_x0000_t202" style="position:absolute;left:3429;top:493;width:5049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<v:textbox>
                  <w:txbxContent>
                    <w:p w14:paraId="24CF7CAE" w14:textId="77777777" w:rsidR="003E4797" w:rsidRPr="00A97DAB" w:rsidRDefault="003E4797" w:rsidP="003E4797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A97DAB">
                        <w:rPr>
                          <w:rFonts w:ascii="Arial" w:hAnsi="Arial" w:cs="Arial"/>
                          <w:b/>
                        </w:rPr>
                        <w:t>RESTRICTED (when complete)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395D6AA" w14:textId="2263DEDF" w:rsidR="00972B81" w:rsidRDefault="00997AF1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15939DE1" wp14:editId="7B7714BF">
              <wp:simplePos x="0" y="0"/>
              <wp:positionH relativeFrom="column">
                <wp:posOffset>5741035</wp:posOffset>
              </wp:positionH>
              <wp:positionV relativeFrom="paragraph">
                <wp:posOffset>2540</wp:posOffset>
              </wp:positionV>
              <wp:extent cx="469265" cy="228600"/>
              <wp:effectExtent l="0" t="0" r="0" b="0"/>
              <wp:wrapSquare wrapText="bothSides"/>
              <wp:docPr id="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34EEAD" w14:textId="77777777" w:rsidR="00AE1F7B" w:rsidRPr="00991CE4" w:rsidRDefault="00AE1F7B" w:rsidP="007515E7">
                          <w:pPr>
                            <w:pStyle w:val="Header"/>
                            <w:tabs>
                              <w:tab w:val="right" w:pos="10204"/>
                            </w:tabs>
                            <w:rPr>
                              <w:b/>
                              <w:sz w:val="16"/>
                            </w:rPr>
                          </w:pPr>
                          <w:r w:rsidRPr="00367947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MG11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939DE1" id="Text Box 24" o:spid="_x0000_s1032" type="#_x0000_t202" style="position:absolute;margin-left:452.05pt;margin-top:.2pt;width:36.95pt;height:18pt;z-index:251658245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">
              <v:textbox>
                <w:txbxContent>
                  <w:p w14:paraId="5434EEAD" w14:textId="77777777" w:rsidR="00AE1F7B" w:rsidRPr="00991CE4" w:rsidRDefault="00AE1F7B" w:rsidP="007515E7">
                    <w:pPr>
                      <w:pStyle w:val="Header"/>
                      <w:tabs>
                        <w:tab w:val="right" w:pos="10204"/>
                      </w:tabs>
                      <w:rPr>
                        <w:b/>
                        <w:sz w:val="16"/>
                      </w:rPr>
                    </w:pPr>
                    <w:r w:rsidRPr="00367947">
                      <w:rPr>
                        <w:rFonts w:ascii="Arial" w:hAnsi="Arial" w:cs="Arial"/>
                        <w:b/>
                        <w:sz w:val="16"/>
                      </w:rPr>
                      <w:t>MG11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36590C34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1135F592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5E1A8AE0" w14:textId="77777777" w:rsidR="008504E6" w:rsidRPr="004005A0" w:rsidRDefault="00972B81" w:rsidP="004005A0">
    <w:pPr>
      <w:pStyle w:val="Header"/>
      <w:tabs>
        <w:tab w:val="clear" w:pos="8306"/>
        <w:tab w:val="right" w:pos="10204"/>
      </w:tabs>
      <w:spacing w:before="120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Not Disclosable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F492" w14:textId="62848362" w:rsidR="004F77B2" w:rsidRDefault="004F7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28C6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34F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E105B90"/>
    <w:lvl w:ilvl="0">
      <w:numFmt w:val="bullet"/>
      <w:lvlText w:val="*"/>
      <w:lvlJc w:val="left"/>
    </w:lvl>
  </w:abstractNum>
  <w:abstractNum w:abstractNumId="3" w15:restartNumberingAfterBreak="0">
    <w:nsid w:val="02D673FD"/>
    <w:multiLevelType w:val="hybridMultilevel"/>
    <w:tmpl w:val="46546090"/>
    <w:lvl w:ilvl="0" w:tplc="395ABA50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 w15:restartNumberingAfterBreak="0">
    <w:nsid w:val="054B479A"/>
    <w:multiLevelType w:val="hybridMultilevel"/>
    <w:tmpl w:val="0CA80BF4"/>
    <w:lvl w:ilvl="0" w:tplc="B106C3DA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5" w15:restartNumberingAfterBreak="0">
    <w:nsid w:val="07C83B1A"/>
    <w:multiLevelType w:val="hybridMultilevel"/>
    <w:tmpl w:val="444479A4"/>
    <w:lvl w:ilvl="0" w:tplc="E79A898C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6" w15:restartNumberingAfterBreak="0">
    <w:nsid w:val="51321EEF"/>
    <w:multiLevelType w:val="hybridMultilevel"/>
    <w:tmpl w:val="4F4C8BA6"/>
    <w:lvl w:ilvl="0" w:tplc="C77EB452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9323CB3"/>
    <w:multiLevelType w:val="hybridMultilevel"/>
    <w:tmpl w:val="318E77D8"/>
    <w:lvl w:ilvl="0" w:tplc="B8F6656A">
      <w:start w:val="4"/>
      <w:numFmt w:val="lowerLetter"/>
      <w:lvlText w:val="%1)"/>
      <w:lvlJc w:val="left"/>
      <w:pPr>
        <w:tabs>
          <w:tab w:val="num" w:pos="601"/>
        </w:tabs>
        <w:ind w:left="6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hdrShapeDefaults>
    <o:shapedefaults v:ext="edit" spidmax="207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44"/>
    <w:rsid w:val="0000338D"/>
    <w:rsid w:val="00053AA7"/>
    <w:rsid w:val="00070246"/>
    <w:rsid w:val="000714C1"/>
    <w:rsid w:val="000E6787"/>
    <w:rsid w:val="001342BA"/>
    <w:rsid w:val="00143C88"/>
    <w:rsid w:val="00154FCE"/>
    <w:rsid w:val="002748AC"/>
    <w:rsid w:val="002F6DA4"/>
    <w:rsid w:val="003058BC"/>
    <w:rsid w:val="00322C05"/>
    <w:rsid w:val="003240B4"/>
    <w:rsid w:val="00367947"/>
    <w:rsid w:val="0038721C"/>
    <w:rsid w:val="003A0879"/>
    <w:rsid w:val="003A7A0E"/>
    <w:rsid w:val="003B09E4"/>
    <w:rsid w:val="003E4797"/>
    <w:rsid w:val="003F2CFC"/>
    <w:rsid w:val="004005A0"/>
    <w:rsid w:val="00404DE0"/>
    <w:rsid w:val="004112F0"/>
    <w:rsid w:val="00461344"/>
    <w:rsid w:val="00466A30"/>
    <w:rsid w:val="0046707C"/>
    <w:rsid w:val="0048757F"/>
    <w:rsid w:val="004877D8"/>
    <w:rsid w:val="00497CA8"/>
    <w:rsid w:val="004F77B2"/>
    <w:rsid w:val="0053418C"/>
    <w:rsid w:val="005478B3"/>
    <w:rsid w:val="005555D6"/>
    <w:rsid w:val="00564509"/>
    <w:rsid w:val="00564EDD"/>
    <w:rsid w:val="0057290F"/>
    <w:rsid w:val="005A3BB3"/>
    <w:rsid w:val="005A4935"/>
    <w:rsid w:val="005D2D46"/>
    <w:rsid w:val="005D4C32"/>
    <w:rsid w:val="005E3FCC"/>
    <w:rsid w:val="0062675F"/>
    <w:rsid w:val="00674872"/>
    <w:rsid w:val="007515E7"/>
    <w:rsid w:val="00795379"/>
    <w:rsid w:val="007C4090"/>
    <w:rsid w:val="00806257"/>
    <w:rsid w:val="008504E6"/>
    <w:rsid w:val="00852ABF"/>
    <w:rsid w:val="008845CE"/>
    <w:rsid w:val="00896F84"/>
    <w:rsid w:val="008A2886"/>
    <w:rsid w:val="008B0FA0"/>
    <w:rsid w:val="008B67CA"/>
    <w:rsid w:val="00966069"/>
    <w:rsid w:val="00972B81"/>
    <w:rsid w:val="00974323"/>
    <w:rsid w:val="00997AF1"/>
    <w:rsid w:val="009E1C2A"/>
    <w:rsid w:val="009E3964"/>
    <w:rsid w:val="00A94E4D"/>
    <w:rsid w:val="00A97DAB"/>
    <w:rsid w:val="00AE1F7B"/>
    <w:rsid w:val="00B156A1"/>
    <w:rsid w:val="00B327E7"/>
    <w:rsid w:val="00B369D9"/>
    <w:rsid w:val="00BC6609"/>
    <w:rsid w:val="00BD1149"/>
    <w:rsid w:val="00BE06DB"/>
    <w:rsid w:val="00BF2642"/>
    <w:rsid w:val="00C00D0E"/>
    <w:rsid w:val="00C13944"/>
    <w:rsid w:val="00C36615"/>
    <w:rsid w:val="00C419F1"/>
    <w:rsid w:val="00CC09CD"/>
    <w:rsid w:val="00D3483B"/>
    <w:rsid w:val="00DF7887"/>
    <w:rsid w:val="00E10DC4"/>
    <w:rsid w:val="00E3726C"/>
    <w:rsid w:val="00EB379A"/>
    <w:rsid w:val="00ED4BD8"/>
    <w:rsid w:val="00EE1DE3"/>
    <w:rsid w:val="00EE6C8F"/>
    <w:rsid w:val="00F05D33"/>
    <w:rsid w:val="00F16A83"/>
    <w:rsid w:val="00F46157"/>
    <w:rsid w:val="00F52324"/>
    <w:rsid w:val="00F91769"/>
    <w:rsid w:val="00FE20C0"/>
    <w:rsid w:val="00FE47C5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 fillcolor="white">
      <v:fill color="white"/>
    </o:shapedefaults>
    <o:shapelayout v:ext="edit">
      <o:idmap v:ext="edit" data="1"/>
    </o:shapelayout>
  </w:shapeDefaults>
  <w:decimalSymbol w:val="."/>
  <w:listSeparator w:val=","/>
  <w14:docId w14:val="67E34B64"/>
  <w15:chartTrackingRefBased/>
  <w15:docId w15:val="{9E73C1E9-3308-41C0-813C-2A520A89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 Bold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color w:val="FFFFFF"/>
    </w:rPr>
  </w:style>
  <w:style w:type="paragraph" w:styleId="Heading2">
    <w:name w:val="heading 2"/>
    <w:basedOn w:val="Normal"/>
    <w:next w:val="Normal"/>
    <w:qFormat/>
    <w:pPr>
      <w:keepNext/>
      <w:tabs>
        <w:tab w:val="left" w:pos="180"/>
        <w:tab w:val="left" w:pos="7200"/>
        <w:tab w:val="right" w:leader="dot" w:pos="9900"/>
      </w:tabs>
      <w:ind w:left="181"/>
      <w:outlineLvl w:val="1"/>
    </w:pPr>
    <w:rPr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ind w:left="180"/>
      <w:outlineLvl w:val="2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widowControl w:val="0"/>
      <w:overflowPunct w:val="0"/>
      <w:autoSpaceDE w:val="0"/>
      <w:autoSpaceDN w:val="0"/>
      <w:adjustRightInd w:val="0"/>
      <w:ind w:right="120"/>
      <w:jc w:val="center"/>
      <w:textAlignment w:val="baseline"/>
    </w:pPr>
    <w:rPr>
      <w:rFonts w:cs="Times New Roman"/>
      <w:b/>
      <w:sz w:val="28"/>
    </w:rPr>
  </w:style>
  <w:style w:type="paragraph" w:customStyle="1" w:styleId="TableText">
    <w:name w:val="Table Text"/>
    <w:basedOn w:val="BodyText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cs="Times New Roman"/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Subtitle">
    <w:name w:val="Subtitle"/>
    <w:basedOn w:val="Normal"/>
    <w:qFormat/>
    <w:pPr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pPr>
      <w:tabs>
        <w:tab w:val="right" w:leader="dot" w:pos="3780"/>
        <w:tab w:val="left" w:pos="3960"/>
        <w:tab w:val="right" w:leader="dot" w:pos="9900"/>
      </w:tabs>
      <w:spacing w:line="480" w:lineRule="auto"/>
      <w:ind w:left="180"/>
    </w:pPr>
    <w:rPr>
      <w:sz w:val="20"/>
    </w:rPr>
  </w:style>
  <w:style w:type="paragraph" w:styleId="BodyTextIndent2">
    <w:name w:val="Body Text Indent 2"/>
    <w:basedOn w:val="Normal"/>
    <w:pPr>
      <w:tabs>
        <w:tab w:val="left" w:pos="180"/>
        <w:tab w:val="left" w:pos="7200"/>
        <w:tab w:val="right" w:leader="dot" w:pos="9900"/>
      </w:tabs>
      <w:ind w:left="181"/>
    </w:pPr>
    <w:rPr>
      <w:sz w:val="20"/>
    </w:rPr>
  </w:style>
  <w:style w:type="character" w:customStyle="1" w:styleId="emailstyle17">
    <w:name w:val="emailstyle17"/>
    <w:rPr>
      <w:rFonts w:ascii="Arial" w:hAnsi="Arial" w:cs="Arial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hs\Documents\Portfolio%20-%20Legal\MG%20Forms%20Series\MG11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0C2DFB5E4CDB4784F3EA49F7DDC80E" ma:contentTypeVersion="9" ma:contentTypeDescription="Create a new document." ma:contentTypeScope="" ma:versionID="0407409cf529a7efdfd5f1c32d01ca2e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e45b60-0105-4d89-8a17-9e53ae4c7229">
      <UserInfo>
        <DisplayName>Marshall, Emma (Office for Product Safety and Standards)</DisplayName>
        <AccountId>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F8E5495-5384-4F02-B19E-7DDABF48E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e45b60-0105-4d89-8a17-9e53ae4c7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2E8A4-0F96-4146-9C09-6CDDBCF99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F2C688-8AB2-45E0-8D80-719B2382F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CC382-8B64-4933-8EAC-56497795E6AF}">
  <ds:schemaRefs>
    <ds:schemaRef ds:uri="http://schemas.microsoft.com/office/2006/metadata/properties"/>
    <ds:schemaRef ds:uri="http://schemas.microsoft.com/office/infopath/2007/PartnerControls"/>
    <ds:schemaRef ds:uri="3d55e71c-cdef-490c-958e-1c2b280acae4"/>
    <ds:schemaRef ds:uri="3be45b60-0105-4d89-8a17-9e53ae4c72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MG11M.dot</Template>
  <TotalTime>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WITNESS STATEMENT</vt:lpstr>
    </vt:vector>
  </TitlesOfParts>
  <Company>HME Partnership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WITNESS STATEMENT</dc:title>
  <dc:subject/>
  <dc:creator>McGuinness</dc:creator>
  <cp:keywords/>
  <dc:description/>
  <cp:lastModifiedBy>Jacob Morris - UK SBS</cp:lastModifiedBy>
  <cp:revision>2</cp:revision>
  <cp:lastPrinted>2006-08-07T22:02:00Z</cp:lastPrinted>
  <dcterms:created xsi:type="dcterms:W3CDTF">2021-09-13T09:16:00Z</dcterms:created>
  <dcterms:modified xsi:type="dcterms:W3CDTF">2021-09-13T09:16:00Z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2021-01-25T11:02:09Z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631c02fd-35e9-4378-af0f-6a0743caa0cb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0x0101007E0C2DFB5E4CDB4784F3EA49F7DDC80E</vt:lpwstr>
  </property>
  <property fmtid="{D5CDD505-2E9C-101B-9397-08002B2CF9AE}" pid="10" name="_dlc_DocIdItemGuid">
    <vt:lpwstr>bc96601c-b094-4d62-9f79-f818f843e2b6</vt:lpwstr>
  </property>
  <property fmtid="{D5CDD505-2E9C-101B-9397-08002B2CF9AE}" pid="11" name="Business Unit">
    <vt:lpwstr/>
  </property>
</Properties>
</file>